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456" w:rsidRPr="00E57E14" w:rsidRDefault="00444456" w:rsidP="00BB5217">
      <w:pPr>
        <w:pStyle w:val="Kapitel"/>
      </w:pPr>
      <w:r w:rsidRPr="00E57E14">
        <w:t>KAPITEL 1</w:t>
      </w:r>
    </w:p>
    <w:p w:rsidR="00444456" w:rsidRPr="00E57E14" w:rsidRDefault="00444456" w:rsidP="00D41D11">
      <w:pPr>
        <w:pStyle w:val="Sequenz"/>
      </w:pPr>
      <w:r w:rsidRPr="00E57E14">
        <w:t>Sequenz 1</w:t>
      </w:r>
    </w:p>
    <w:p w:rsidR="00444456" w:rsidRPr="00E57E14" w:rsidRDefault="00444456" w:rsidP="0027481C">
      <w:pPr>
        <w:pStyle w:val="Szene1"/>
        <w:rPr>
          <w:b/>
          <w:bCs/>
        </w:rPr>
      </w:pPr>
      <w:r w:rsidRPr="00E57E14">
        <w:rPr>
          <w:b/>
          <w:bCs/>
        </w:rPr>
        <w:t>Szene 1</w:t>
      </w:r>
    </w:p>
    <w:p w:rsidR="00444456" w:rsidRPr="00E57E14" w:rsidRDefault="00444456" w:rsidP="0027481C">
      <w:pPr>
        <w:pStyle w:val="Szene1"/>
      </w:pPr>
      <w:r w:rsidRPr="00E57E14">
        <w:t>Die Amerikaner beziehen Stellung</w:t>
      </w:r>
    </w:p>
    <w:p w:rsidR="00444456" w:rsidRPr="00E57E14" w:rsidRDefault="00444456" w:rsidP="0027481C">
      <w:pPr>
        <w:pStyle w:val="Szene1"/>
      </w:pPr>
    </w:p>
    <w:p w:rsidR="00444456" w:rsidRPr="00E57E14" w:rsidRDefault="00444456" w:rsidP="0027481C">
      <w:pPr>
        <w:pStyle w:val="Szene1"/>
        <w:rPr>
          <w:b/>
          <w:bCs/>
        </w:rPr>
      </w:pPr>
      <w:r w:rsidRPr="00E57E14">
        <w:rPr>
          <w:b/>
          <w:bCs/>
        </w:rPr>
        <w:t>Szene 2</w:t>
      </w:r>
    </w:p>
    <w:p w:rsidR="00444456" w:rsidRPr="00E57E14" w:rsidRDefault="00444456" w:rsidP="0027481C">
      <w:pPr>
        <w:pStyle w:val="Szene1"/>
      </w:pPr>
      <w:r w:rsidRPr="00E57E14">
        <w:t>Ein Schuss verfehlt sein Ziel</w:t>
      </w:r>
    </w:p>
    <w:p w:rsidR="00444456" w:rsidRPr="00E57E14" w:rsidRDefault="00444456" w:rsidP="0027481C">
      <w:pPr>
        <w:pStyle w:val="Szene1"/>
      </w:pPr>
    </w:p>
    <w:p w:rsidR="00444456" w:rsidRPr="00E57E14" w:rsidRDefault="00444456" w:rsidP="0027481C">
      <w:pPr>
        <w:pStyle w:val="Szene1"/>
        <w:rPr>
          <w:b/>
          <w:bCs/>
        </w:rPr>
      </w:pPr>
      <w:r w:rsidRPr="00E57E14">
        <w:rPr>
          <w:b/>
          <w:bCs/>
        </w:rPr>
        <w:t>Szene 3</w:t>
      </w:r>
    </w:p>
    <w:p w:rsidR="00444456" w:rsidRPr="00E57E14" w:rsidRDefault="00444456" w:rsidP="0027481C">
      <w:pPr>
        <w:pStyle w:val="Szene1"/>
      </w:pPr>
      <w:r w:rsidRPr="00E57E14">
        <w:t>Die gescheiterte Offensive</w:t>
      </w:r>
      <w:r w:rsidRPr="00E57E14">
        <w:br w:type="page"/>
      </w:r>
    </w:p>
    <w:p w:rsidR="00444456" w:rsidRPr="00E57E14" w:rsidRDefault="00444456" w:rsidP="0020348B">
      <w:pPr>
        <w:pStyle w:val="Szene2"/>
      </w:pPr>
      <w:r>
        <w:t>Szene 3</w:t>
      </w:r>
      <w:r w:rsidRPr="00E57E14">
        <w:t xml:space="preserve"> – </w:t>
      </w:r>
      <w:r>
        <w:t>Die gescheiterte Offensive</w:t>
      </w:r>
    </w:p>
    <w:p w:rsidR="00444456" w:rsidRDefault="00444456" w:rsidP="00B768D2">
      <w:pPr>
        <w:pStyle w:val="Charakter"/>
      </w:pPr>
      <w:r>
        <w:t>Major Boyd</w:t>
      </w:r>
    </w:p>
    <w:p w:rsidR="00444456" w:rsidRPr="00B768D2" w:rsidRDefault="00444456" w:rsidP="00B768D2">
      <w:pPr>
        <w:pStyle w:val="Beschreibung1"/>
      </w:pPr>
      <w:r>
        <w:t>Befehlston mit angespannter Sprechweise.</w:t>
      </w:r>
    </w:p>
    <w:p w:rsidR="00444456" w:rsidRDefault="00444456" w:rsidP="00B768D2">
      <w:pPr>
        <w:pStyle w:val="Regie"/>
      </w:pPr>
      <w:r w:rsidRPr="00E57E14">
        <w:t>[</w:t>
      </w:r>
      <w:r>
        <w:t>über Funk – Noch immer ist bloß ein Schwarzbild zu s</w:t>
      </w:r>
      <w:r>
        <w:t>e</w:t>
      </w:r>
      <w:r>
        <w:t>hen</w:t>
      </w:r>
      <w:r w:rsidRPr="00E57E14">
        <w:t>.]</w:t>
      </w:r>
    </w:p>
    <w:p w:rsidR="00444456" w:rsidRDefault="00444456" w:rsidP="009955F6">
      <w:pPr>
        <w:pStyle w:val="Text"/>
      </w:pPr>
      <w:r>
        <w:t>(3-01) „Hier ist Major Boyd, an alle: Wir haben gr</w:t>
      </w:r>
      <w:r>
        <w:t>ü</w:t>
      </w:r>
      <w:r>
        <w:t xml:space="preserve">nes Licht für Operationsplan </w:t>
      </w:r>
      <w:r w:rsidRPr="009A3FBB">
        <w:rPr>
          <w:i/>
          <w:iCs/>
        </w:rPr>
        <w:t>Donnerschlag</w:t>
      </w:r>
      <w:r>
        <w:t>.“</w:t>
      </w:r>
    </w:p>
    <w:p w:rsidR="00444456" w:rsidRPr="009955F6" w:rsidRDefault="00444456" w:rsidP="009955F6">
      <w:pPr>
        <w:pStyle w:val="Charakter"/>
        <w:rPr>
          <w:lang w:val="en-US"/>
        </w:rPr>
      </w:pPr>
      <w:r w:rsidRPr="009955F6">
        <w:rPr>
          <w:lang w:val="en-US"/>
        </w:rPr>
        <w:t>This is Major Boyd</w:t>
      </w:r>
      <w:r>
        <w:rPr>
          <w:lang w:val="en-US"/>
        </w:rPr>
        <w:t>, to all</w:t>
      </w:r>
      <w:r w:rsidRPr="009955F6">
        <w:rPr>
          <w:lang w:val="en-US"/>
        </w:rPr>
        <w:t>: We’ve got green light for operation thunder</w:t>
      </w:r>
      <w:r>
        <w:rPr>
          <w:lang w:val="en-US"/>
        </w:rPr>
        <w:t>clap.</w:t>
      </w:r>
    </w:p>
    <w:p w:rsidR="00444456" w:rsidRPr="002533FF" w:rsidRDefault="00444456" w:rsidP="002533FF">
      <w:pPr>
        <w:pStyle w:val="Regie"/>
      </w:pPr>
      <w:r>
        <w:t>[über Funk – Schrifteinblendung: 14. Oktober 2010 – At</w:t>
      </w:r>
      <w:r>
        <w:t>a</w:t>
      </w:r>
      <w:r>
        <w:t>cama Desert, Chile – Operation „Desert Fox“ – 11.30 Uhr]</w:t>
      </w:r>
    </w:p>
    <w:p w:rsidR="00444456" w:rsidRPr="00CE6899" w:rsidRDefault="00444456" w:rsidP="00B768D2">
      <w:pPr>
        <w:pStyle w:val="Text"/>
        <w:rPr>
          <w:lang w:val="en-US"/>
        </w:rPr>
      </w:pPr>
      <w:r>
        <w:t xml:space="preserve">(3-02) „Es wird jetzt ernst, Männer. Ich erwarte von jedem höchste Konzentration! </w:t>
      </w:r>
      <w:r w:rsidRPr="00CE6899">
        <w:rPr>
          <w:lang w:val="en-US"/>
        </w:rPr>
        <w:t>Over.“</w:t>
      </w:r>
    </w:p>
    <w:p w:rsidR="00444456" w:rsidRPr="009955F6" w:rsidRDefault="00444456" w:rsidP="009955F6">
      <w:pPr>
        <w:pStyle w:val="Charakter"/>
        <w:rPr>
          <w:lang w:val="en-US"/>
        </w:rPr>
      </w:pPr>
      <w:r w:rsidRPr="009955F6">
        <w:rPr>
          <w:lang w:val="en-US"/>
        </w:rPr>
        <w:t xml:space="preserve">This is it, guys.I expect nothing less </w:t>
      </w:r>
      <w:r>
        <w:rPr>
          <w:lang w:val="en-US"/>
        </w:rPr>
        <w:t>than your best</w:t>
      </w:r>
      <w:r w:rsidRPr="009955F6">
        <w:rPr>
          <w:lang w:val="en-US"/>
        </w:rPr>
        <w:t>.Over.</w:t>
      </w:r>
    </w:p>
    <w:p w:rsidR="00444456" w:rsidRDefault="00444456" w:rsidP="0026732C">
      <w:pPr>
        <w:pStyle w:val="Charakter"/>
      </w:pPr>
      <w:r>
        <w:t>2</w:t>
      </w:r>
      <w:r>
        <w:rPr>
          <w:vertAlign w:val="superscript"/>
        </w:rPr>
        <w:t>nd</w:t>
      </w:r>
      <w:r>
        <w:t xml:space="preserve"> Lieutenant McKnight</w:t>
      </w:r>
    </w:p>
    <w:p w:rsidR="00444456" w:rsidRDefault="00444456" w:rsidP="00284E77">
      <w:pPr>
        <w:pStyle w:val="Beschreibung1"/>
      </w:pPr>
      <w:r>
        <w:t>Spricht deutlich und mit Nachdruck.</w:t>
      </w:r>
    </w:p>
    <w:p w:rsidR="00444456" w:rsidRDefault="00444456" w:rsidP="00284E77">
      <w:pPr>
        <w:pStyle w:val="Regie"/>
      </w:pPr>
      <w:r>
        <w:t>[über Funk – Vorrückende Truppen des mittleren G</w:t>
      </w:r>
      <w:r>
        <w:t>e</w:t>
      </w:r>
      <w:r>
        <w:t>fechtsabschnitts werden gezeigt.]</w:t>
      </w:r>
    </w:p>
    <w:p w:rsidR="00444456" w:rsidRDefault="00444456" w:rsidP="002B6BAF">
      <w:pPr>
        <w:pStyle w:val="Text"/>
      </w:pPr>
      <w:r>
        <w:t>(3-03) „Hier Big Daddy, bestätige Einsatzbefehl. Warpig 01 setzt sich in Bewegung.“</w:t>
      </w:r>
    </w:p>
    <w:p w:rsidR="00444456" w:rsidRPr="009955F6" w:rsidRDefault="00444456" w:rsidP="009955F6">
      <w:pPr>
        <w:pStyle w:val="Charakter"/>
        <w:rPr>
          <w:lang w:val="en-US"/>
        </w:rPr>
      </w:pPr>
      <w:r w:rsidRPr="009955F6">
        <w:rPr>
          <w:lang w:val="en-US"/>
        </w:rPr>
        <w:t>This is Big Daddy</w:t>
      </w:r>
      <w:r>
        <w:rPr>
          <w:lang w:val="en-US"/>
        </w:rPr>
        <w:t>: Orders acknowledged.Warpig 01 on it’s way..</w:t>
      </w:r>
    </w:p>
    <w:p w:rsidR="00444456" w:rsidRDefault="00444456" w:rsidP="009955F6">
      <w:pPr>
        <w:pStyle w:val="Beschreibung1"/>
        <w:rPr>
          <w:lang w:val="en-US"/>
        </w:rPr>
      </w:pPr>
    </w:p>
    <w:p w:rsidR="00444456" w:rsidRPr="009955F6" w:rsidRDefault="00444456" w:rsidP="009955F6">
      <w:pPr>
        <w:pStyle w:val="Regie"/>
        <w:rPr>
          <w:lang w:val="en-US"/>
        </w:rPr>
      </w:pPr>
    </w:p>
    <w:p w:rsidR="00444456" w:rsidRPr="00477752" w:rsidRDefault="00444456" w:rsidP="00477752">
      <w:pPr>
        <w:pStyle w:val="Regie"/>
      </w:pPr>
      <w:r>
        <w:t>[über Funk – Panzer links beim Schiffsheck wird gezeigt.]</w:t>
      </w:r>
    </w:p>
    <w:p w:rsidR="00444456" w:rsidRDefault="00444456" w:rsidP="002B6BAF">
      <w:pPr>
        <w:pStyle w:val="Text"/>
      </w:pPr>
      <w:r>
        <w:t>(3-04) „Keine feindlichen Aktivitäten auszumachen, over.“</w:t>
      </w:r>
    </w:p>
    <w:p w:rsidR="00444456" w:rsidRPr="00AB3CFF" w:rsidRDefault="00444456" w:rsidP="00AB3CFF">
      <w:pPr>
        <w:pStyle w:val="Charakter"/>
        <w:rPr>
          <w:lang w:val="en-US"/>
        </w:rPr>
      </w:pPr>
      <w:r w:rsidRPr="00AB3CFF">
        <w:rPr>
          <w:lang w:val="en-US"/>
        </w:rPr>
        <w:t>Negative on hostile activities, over.</w:t>
      </w:r>
    </w:p>
    <w:p w:rsidR="00444456" w:rsidRDefault="00444456" w:rsidP="0050406A">
      <w:pPr>
        <w:pStyle w:val="Charakter"/>
      </w:pPr>
      <w:r>
        <w:t>Leader Squad Delta</w:t>
      </w:r>
    </w:p>
    <w:p w:rsidR="00444456" w:rsidRDefault="00444456" w:rsidP="005C3B09">
      <w:pPr>
        <w:pStyle w:val="Beschreibung1"/>
      </w:pPr>
      <w:r>
        <w:t>Spricht deutlich und mit Nachdruck.</w:t>
      </w:r>
    </w:p>
    <w:p w:rsidR="00444456" w:rsidRDefault="00444456" w:rsidP="005C3B09">
      <w:pPr>
        <w:pStyle w:val="Regie"/>
      </w:pPr>
      <w:r>
        <w:t>[über Funk – Vorrückende Truppen des rechten Angriff</w:t>
      </w:r>
      <w:r>
        <w:t>s</w:t>
      </w:r>
      <w:r>
        <w:t>flügels werden gezeigt.]</w:t>
      </w:r>
    </w:p>
    <w:p w:rsidR="00444456" w:rsidRDefault="00444456" w:rsidP="005C3B09">
      <w:pPr>
        <w:pStyle w:val="Text"/>
      </w:pPr>
      <w:r>
        <w:t>(3-05) „Hier Platoon Sergeant, Warpig 02 rückt vor. Bisher ist alles ruhig, over.“</w:t>
      </w:r>
    </w:p>
    <w:p w:rsidR="00444456" w:rsidRPr="00AB3CFF" w:rsidRDefault="00444456" w:rsidP="00AB3CFF">
      <w:pPr>
        <w:pStyle w:val="Charakter"/>
        <w:rPr>
          <w:lang w:val="en-US"/>
        </w:rPr>
      </w:pPr>
      <w:r w:rsidRPr="00AB3CFF">
        <w:rPr>
          <w:lang w:val="en-US"/>
        </w:rPr>
        <w:t>This is platoon sergeant</w:t>
      </w:r>
      <w:r>
        <w:rPr>
          <w:lang w:val="en-US"/>
        </w:rPr>
        <w:t>, warpig 02 moving up.No hostile activities yet.</w:t>
      </w:r>
    </w:p>
    <w:p w:rsidR="00444456" w:rsidRDefault="00444456" w:rsidP="00726F5F">
      <w:pPr>
        <w:pStyle w:val="Charakter"/>
      </w:pPr>
      <w:r>
        <w:t>Leader Squad Echo</w:t>
      </w:r>
    </w:p>
    <w:p w:rsidR="00444456" w:rsidRDefault="00444456" w:rsidP="004A089F">
      <w:pPr>
        <w:pStyle w:val="Beschreibung1"/>
      </w:pPr>
      <w:r>
        <w:t>Spricht mit angespannter Tonlage.</w:t>
      </w:r>
    </w:p>
    <w:p w:rsidR="00444456" w:rsidRDefault="00444456" w:rsidP="00C820F5">
      <w:pPr>
        <w:pStyle w:val="Regie"/>
      </w:pPr>
      <w:r>
        <w:t>[über Funk – Squad Echo rückt im zentralen Bereich weiter vor.]</w:t>
      </w:r>
    </w:p>
    <w:p w:rsidR="00444456" w:rsidRPr="00CE6899" w:rsidRDefault="00444456" w:rsidP="0050709A">
      <w:pPr>
        <w:pStyle w:val="Text"/>
        <w:rPr>
          <w:lang w:val="en-US"/>
        </w:rPr>
      </w:pPr>
      <w:r w:rsidRPr="00CE6899">
        <w:rPr>
          <w:lang w:val="en-US"/>
        </w:rPr>
        <w:t xml:space="preserve">(3-06) „Hier ist Echo-Leader, nähern uns Checkpoint </w:t>
      </w:r>
      <w:r w:rsidRPr="00CE6899">
        <w:rPr>
          <w:i/>
          <w:iCs/>
          <w:lang w:val="en-US"/>
        </w:rPr>
        <w:t>Charlie</w:t>
      </w:r>
      <w:r w:rsidRPr="00CE6899">
        <w:rPr>
          <w:lang w:val="en-US"/>
        </w:rPr>
        <w:t>, over.“</w:t>
      </w:r>
    </w:p>
    <w:p w:rsidR="00444456" w:rsidRPr="00AB3CFF" w:rsidRDefault="00444456" w:rsidP="00AB3CFF">
      <w:pPr>
        <w:pStyle w:val="Charakter"/>
        <w:rPr>
          <w:lang w:val="en-US"/>
        </w:rPr>
      </w:pPr>
      <w:r w:rsidRPr="00AB3CFF">
        <w:rPr>
          <w:lang w:val="en-US"/>
        </w:rPr>
        <w:t>This is Echo leader, moving in to checkpoint Charlie, over.</w:t>
      </w:r>
    </w:p>
    <w:p w:rsidR="00444456" w:rsidRDefault="00444456" w:rsidP="00956145">
      <w:pPr>
        <w:pStyle w:val="Charakter"/>
      </w:pPr>
      <w:r>
        <w:t>Leader Squad Foxtrot</w:t>
      </w:r>
    </w:p>
    <w:p w:rsidR="00444456" w:rsidRDefault="00444456" w:rsidP="00836F27">
      <w:pPr>
        <w:pStyle w:val="Beschreibung1"/>
      </w:pPr>
      <w:r>
        <w:t>Spricht mit angespannter Tonlage.</w:t>
      </w:r>
    </w:p>
    <w:p w:rsidR="00444456" w:rsidRDefault="00444456" w:rsidP="00836F27">
      <w:pPr>
        <w:pStyle w:val="Regie"/>
      </w:pPr>
      <w:r>
        <w:t>[über Funk – Vorstoßender Panzer (Victor 63) des rechten Angriffsflügels wird gezeigt.]</w:t>
      </w:r>
    </w:p>
    <w:p w:rsidR="00444456" w:rsidRDefault="00444456" w:rsidP="00836F27">
      <w:pPr>
        <w:pStyle w:val="Text"/>
      </w:pPr>
      <w:r>
        <w:t>(3-07) „Hier ist Foxtrot-Leader, stoßen weiter vor und flankieren den Feind aus nordwestlicher Ric</w:t>
      </w:r>
      <w:r>
        <w:t>h</w:t>
      </w:r>
      <w:r>
        <w:t>tung, over“</w:t>
      </w:r>
    </w:p>
    <w:p w:rsidR="00444456" w:rsidRPr="00AB3CFF" w:rsidRDefault="00444456" w:rsidP="00AB3CFF">
      <w:pPr>
        <w:pStyle w:val="Charakter"/>
        <w:rPr>
          <w:lang w:val="en-US"/>
        </w:rPr>
      </w:pPr>
      <w:r w:rsidRPr="00AB3CFF">
        <w:rPr>
          <w:lang w:val="en-US"/>
        </w:rPr>
        <w:t>This is Foxtrott leader,advancing to enemies</w:t>
      </w:r>
      <w:r>
        <w:rPr>
          <w:lang w:val="en-US"/>
        </w:rPr>
        <w:t>’</w:t>
      </w:r>
      <w:r w:rsidRPr="00AB3CFF">
        <w:rPr>
          <w:lang w:val="en-US"/>
        </w:rPr>
        <w:t xml:space="preserve"> north west flanks, over.</w:t>
      </w:r>
    </w:p>
    <w:p w:rsidR="00444456" w:rsidRDefault="00444456" w:rsidP="00B65BDD">
      <w:pPr>
        <w:pStyle w:val="Charakter"/>
      </w:pPr>
      <w:r>
        <w:t>amerikanischer Soldat 1 (Victor 53)</w:t>
      </w:r>
    </w:p>
    <w:p w:rsidR="00444456" w:rsidRDefault="00444456" w:rsidP="00B65BDD">
      <w:pPr>
        <w:pStyle w:val="Beschreibung1"/>
      </w:pPr>
      <w:r>
        <w:t>Spricht mit angespannter Tonlage.</w:t>
      </w:r>
    </w:p>
    <w:p w:rsidR="00444456" w:rsidRDefault="00444456" w:rsidP="00B65BDD">
      <w:pPr>
        <w:pStyle w:val="Regie"/>
      </w:pPr>
      <w:r>
        <w:t xml:space="preserve">[über Funk – Amerikanische Soldaten (Victor 53) dringen zur Position </w:t>
      </w:r>
      <w:r w:rsidRPr="000E6291">
        <w:rPr>
          <w:i w:val="0"/>
          <w:iCs w:val="0"/>
        </w:rPr>
        <w:t>Charlie</w:t>
      </w:r>
      <w:r>
        <w:t xml:space="preserve"> vor.]</w:t>
      </w:r>
    </w:p>
    <w:p w:rsidR="00444456" w:rsidRDefault="00444456" w:rsidP="000E6291">
      <w:pPr>
        <w:pStyle w:val="Text"/>
      </w:pPr>
      <w:r>
        <w:t>(3-08) „Hier ist niemand mehr. Das Dorf ist wie au</w:t>
      </w:r>
      <w:r>
        <w:t>s</w:t>
      </w:r>
      <w:r>
        <w:t>gestorben.“</w:t>
      </w:r>
    </w:p>
    <w:p w:rsidR="00444456" w:rsidRPr="00AB3CFF" w:rsidRDefault="00444456" w:rsidP="00AB3CFF">
      <w:pPr>
        <w:pStyle w:val="Charakter"/>
        <w:rPr>
          <w:lang w:val="en-US"/>
        </w:rPr>
      </w:pPr>
      <w:r w:rsidRPr="00AB3CFF">
        <w:rPr>
          <w:lang w:val="en-US"/>
        </w:rPr>
        <w:t>They all left already, this village seems to be dead.</w:t>
      </w:r>
    </w:p>
    <w:p w:rsidR="00444456" w:rsidRDefault="00444456" w:rsidP="0073220A">
      <w:pPr>
        <w:pStyle w:val="Charakter"/>
      </w:pPr>
      <w:r>
        <w:t>Leader Squad Delta</w:t>
      </w:r>
    </w:p>
    <w:p w:rsidR="00444456" w:rsidRDefault="00444456" w:rsidP="0073220A">
      <w:pPr>
        <w:pStyle w:val="Beschreibung1"/>
      </w:pPr>
      <w:r>
        <w:t>Typisches, aufgeregtes Schreien während einer Schlacht.</w:t>
      </w:r>
    </w:p>
    <w:p w:rsidR="00444456" w:rsidRDefault="00444456" w:rsidP="00135F98">
      <w:pPr>
        <w:pStyle w:val="Regie"/>
      </w:pPr>
      <w:r>
        <w:t>[über Funk – Panzer (Victor 63) fährt über einen Hügel und explodiert.]</w:t>
      </w:r>
    </w:p>
    <w:p w:rsidR="00444456" w:rsidRDefault="00444456" w:rsidP="00AB3CFF">
      <w:pPr>
        <w:pStyle w:val="Text"/>
      </w:pPr>
      <w:r>
        <w:t>(3-09) „Verdammte Scheiße, wir haben Victor 63 verloren!“</w:t>
      </w:r>
    </w:p>
    <w:p w:rsidR="00444456" w:rsidRPr="00AB3CFF" w:rsidRDefault="00444456" w:rsidP="00AB3CFF">
      <w:pPr>
        <w:pStyle w:val="Charakter"/>
      </w:pPr>
      <w:r>
        <w:t>Goddammit, we lost Victor 63!</w:t>
      </w:r>
    </w:p>
    <w:p w:rsidR="00444456" w:rsidRDefault="00444456" w:rsidP="00AF5EAC">
      <w:pPr>
        <w:pStyle w:val="Regie"/>
      </w:pPr>
      <w:r>
        <w:t>[über Funk – Explosion des Abrams wird gezeigt.]</w:t>
      </w:r>
    </w:p>
    <w:p w:rsidR="00444456" w:rsidRPr="00CE6899" w:rsidRDefault="00444456" w:rsidP="00AF5EAC">
      <w:pPr>
        <w:pStyle w:val="Text"/>
        <w:rPr>
          <w:lang w:val="en-US"/>
        </w:rPr>
      </w:pPr>
      <w:r>
        <w:t xml:space="preserve">(3-10) „Feindkontakt! </w:t>
      </w:r>
      <w:r w:rsidRPr="00CE6899">
        <w:rPr>
          <w:lang w:val="en-US"/>
        </w:rPr>
        <w:t>Feindkontakt!“</w:t>
      </w:r>
    </w:p>
    <w:p w:rsidR="00444456" w:rsidRPr="00CE6899" w:rsidRDefault="00444456" w:rsidP="00136FB4">
      <w:pPr>
        <w:pStyle w:val="Charakter"/>
        <w:rPr>
          <w:lang w:val="en-US"/>
        </w:rPr>
      </w:pPr>
      <w:r w:rsidRPr="00CE6899">
        <w:rPr>
          <w:lang w:val="en-US"/>
        </w:rPr>
        <w:t>Contact! Engaging!Engaging!</w:t>
      </w:r>
    </w:p>
    <w:p w:rsidR="00444456" w:rsidRPr="00CE6899" w:rsidRDefault="00444456" w:rsidP="009366CB">
      <w:pPr>
        <w:pStyle w:val="Charakter"/>
        <w:rPr>
          <w:lang w:val="en-US"/>
        </w:rPr>
      </w:pPr>
      <w:r w:rsidRPr="00CE6899">
        <w:rPr>
          <w:lang w:val="en-US"/>
        </w:rPr>
        <w:t>Leader Squad Echo</w:t>
      </w:r>
    </w:p>
    <w:p w:rsidR="00444456" w:rsidRDefault="00444456" w:rsidP="00307750">
      <w:pPr>
        <w:pStyle w:val="Beschreibung1"/>
      </w:pPr>
      <w:r>
        <w:t>Typisches, aufgeregtes Schreien während einer Schlacht.</w:t>
      </w:r>
    </w:p>
    <w:p w:rsidR="00444456" w:rsidRDefault="00444456" w:rsidP="00307750">
      <w:pPr>
        <w:pStyle w:val="Regie"/>
      </w:pPr>
      <w:r>
        <w:t xml:space="preserve">[über Funk – Panzer (Victor 53) passiert die Auffahrt zu Punkt </w:t>
      </w:r>
      <w:r w:rsidRPr="00307750">
        <w:rPr>
          <w:i w:val="0"/>
          <w:iCs w:val="0"/>
        </w:rPr>
        <w:t>Charlie</w:t>
      </w:r>
      <w:r>
        <w:t xml:space="preserve"> und explodiert.]</w:t>
      </w:r>
    </w:p>
    <w:p w:rsidR="00444456" w:rsidRPr="00CE6899" w:rsidRDefault="00444456" w:rsidP="00307750">
      <w:pPr>
        <w:pStyle w:val="Text"/>
        <w:rPr>
          <w:lang w:val="en-US"/>
        </w:rPr>
      </w:pPr>
      <w:r w:rsidRPr="00CE6899">
        <w:rPr>
          <w:lang w:val="en-US"/>
        </w:rPr>
        <w:t>(3-11) „Fuck, Victor 53 wurde eliminiert!“</w:t>
      </w:r>
    </w:p>
    <w:p w:rsidR="00444456" w:rsidRPr="00136FB4" w:rsidRDefault="00444456" w:rsidP="00136FB4">
      <w:pPr>
        <w:pStyle w:val="Charakter"/>
        <w:rPr>
          <w:lang w:val="en-US"/>
        </w:rPr>
      </w:pPr>
      <w:r w:rsidRPr="00136FB4">
        <w:rPr>
          <w:lang w:val="en-US"/>
        </w:rPr>
        <w:t xml:space="preserve">Fuck, we </w:t>
      </w:r>
      <w:r>
        <w:rPr>
          <w:lang w:val="en-US"/>
        </w:rPr>
        <w:t xml:space="preserve">just </w:t>
      </w:r>
      <w:r w:rsidRPr="00136FB4">
        <w:rPr>
          <w:lang w:val="en-US"/>
        </w:rPr>
        <w:t>lost Victor 53!</w:t>
      </w:r>
    </w:p>
    <w:p w:rsidR="00444456" w:rsidRPr="00CE6899" w:rsidRDefault="00444456" w:rsidP="00136FB4">
      <w:pPr>
        <w:pStyle w:val="Beschreibung1"/>
      </w:pPr>
      <w:r w:rsidRPr="00136FB4">
        <w:rPr>
          <w:lang w:val="en-US"/>
        </w:rPr>
        <w:t>Oder Fuck, Victor 53 is destroyed!</w:t>
      </w:r>
      <w:r>
        <w:rPr>
          <w:lang w:val="en-US"/>
        </w:rPr>
        <w:t xml:space="preserve"> </w:t>
      </w:r>
      <w:r w:rsidRPr="00CE6899">
        <w:t>(Finde ersteres besser.)</w:t>
      </w:r>
    </w:p>
    <w:p w:rsidR="00444456" w:rsidRDefault="00444456" w:rsidP="00B83FED">
      <w:pPr>
        <w:pStyle w:val="Charakter"/>
      </w:pPr>
      <w:r>
        <w:t>Leader Squad Delta</w:t>
      </w:r>
    </w:p>
    <w:p w:rsidR="00444456" w:rsidRDefault="00444456" w:rsidP="00B83FED">
      <w:pPr>
        <w:pStyle w:val="Beschreibung1"/>
      </w:pPr>
      <w:r>
        <w:t>Typisches, aufgeregtes Schreien während einer Schlacht.</w:t>
      </w:r>
    </w:p>
    <w:p w:rsidR="00444456" w:rsidRDefault="00444456" w:rsidP="00B83FED">
      <w:pPr>
        <w:pStyle w:val="Regie"/>
      </w:pPr>
      <w:r>
        <w:t>[über Funk – Panzer (Victor 62) ist kurz von rechts zu s</w:t>
      </w:r>
      <w:r>
        <w:t>e</w:t>
      </w:r>
      <w:r>
        <w:t>hen.]</w:t>
      </w:r>
    </w:p>
    <w:p w:rsidR="00444456" w:rsidRDefault="00444456" w:rsidP="00B83FED">
      <w:pPr>
        <w:pStyle w:val="Text"/>
      </w:pPr>
      <w:r>
        <w:t>(3-12) „Victor 51, hier Victor 61, wir haben Fein</w:t>
      </w:r>
      <w:r>
        <w:t>d</w:t>
      </w:r>
      <w:r>
        <w:t>kontakt!“</w:t>
      </w:r>
    </w:p>
    <w:p w:rsidR="00444456" w:rsidRPr="00136FB4" w:rsidRDefault="00444456" w:rsidP="00136FB4">
      <w:pPr>
        <w:pStyle w:val="Charakter"/>
        <w:rPr>
          <w:lang w:val="en-US"/>
        </w:rPr>
      </w:pPr>
      <w:r w:rsidRPr="00136FB4">
        <w:rPr>
          <w:lang w:val="en-US"/>
        </w:rPr>
        <w:t>Victor 51, this is Victor 61, enemy contact!</w:t>
      </w:r>
    </w:p>
    <w:p w:rsidR="00444456" w:rsidRDefault="00444456" w:rsidP="002A4616">
      <w:pPr>
        <w:pStyle w:val="Regie"/>
      </w:pPr>
      <w:r>
        <w:t>[über Funk – Verschiedene Stationen der russischen A</w:t>
      </w:r>
      <w:r>
        <w:t>n</w:t>
      </w:r>
      <w:r>
        <w:t>greifer werden eingeblendet.]</w:t>
      </w:r>
    </w:p>
    <w:p w:rsidR="00444456" w:rsidRPr="00CE6899" w:rsidRDefault="00444456" w:rsidP="002A4616">
      <w:pPr>
        <w:pStyle w:val="Text"/>
        <w:rPr>
          <w:lang w:val="en-US"/>
        </w:rPr>
      </w:pPr>
      <w:r w:rsidRPr="00CE6899">
        <w:rPr>
          <w:lang w:val="en-US"/>
        </w:rPr>
        <w:t>(3-13) „Big Daddy, bitte kommen!“</w:t>
      </w:r>
    </w:p>
    <w:p w:rsidR="00444456" w:rsidRPr="00CE6899" w:rsidRDefault="00444456" w:rsidP="00136FB4">
      <w:pPr>
        <w:pStyle w:val="Charakter"/>
        <w:rPr>
          <w:lang w:val="en-US"/>
        </w:rPr>
      </w:pPr>
      <w:r w:rsidRPr="00CE6899">
        <w:rPr>
          <w:lang w:val="en-US"/>
        </w:rPr>
        <w:t xml:space="preserve">Victor 61 for Big Daddy. </w:t>
      </w:r>
    </w:p>
    <w:p w:rsidR="00444456" w:rsidRDefault="00444456" w:rsidP="00BC3BC5">
      <w:pPr>
        <w:pStyle w:val="Charakter"/>
      </w:pPr>
      <w:r>
        <w:t>2</w:t>
      </w:r>
      <w:r>
        <w:rPr>
          <w:vertAlign w:val="superscript"/>
        </w:rPr>
        <w:t>nd</w:t>
      </w:r>
      <w:r>
        <w:t xml:space="preserve"> Lieutenant McKnight</w:t>
      </w:r>
    </w:p>
    <w:p w:rsidR="00444456" w:rsidRDefault="00444456" w:rsidP="00BC3BC5">
      <w:pPr>
        <w:pStyle w:val="Beschreibung1"/>
      </w:pPr>
      <w:r>
        <w:t>Vergleichsweise gefasst, Befehlston mit Nachdruck.</w:t>
      </w:r>
    </w:p>
    <w:p w:rsidR="00444456" w:rsidRDefault="00444456" w:rsidP="005C376F">
      <w:pPr>
        <w:pStyle w:val="Regie"/>
      </w:pPr>
      <w:r>
        <w:t>[über Funk]</w:t>
      </w:r>
    </w:p>
    <w:p w:rsidR="00444456" w:rsidRPr="00CE6899" w:rsidRDefault="00444456" w:rsidP="00E4226E">
      <w:pPr>
        <w:pStyle w:val="Text"/>
        <w:rPr>
          <w:lang w:val="en-US"/>
        </w:rPr>
      </w:pPr>
      <w:r>
        <w:t>(3-14) „Hier Big Daddy, bitte wiederholen Sie, Vi</w:t>
      </w:r>
      <w:r>
        <w:t>c</w:t>
      </w:r>
      <w:r>
        <w:t xml:space="preserve">tor 61! </w:t>
      </w:r>
      <w:r w:rsidRPr="00CE6899">
        <w:rPr>
          <w:lang w:val="en-US"/>
        </w:rPr>
        <w:t>Over.“</w:t>
      </w:r>
    </w:p>
    <w:p w:rsidR="00444456" w:rsidRPr="00136FB4" w:rsidRDefault="00444456" w:rsidP="00136FB4">
      <w:pPr>
        <w:pStyle w:val="Charakter"/>
        <w:rPr>
          <w:lang w:val="en-US"/>
        </w:rPr>
      </w:pPr>
      <w:r w:rsidRPr="00136FB4">
        <w:rPr>
          <w:lang w:val="en-US"/>
        </w:rPr>
        <w:t>This is Big Daddy, Victor 61,please repeat.</w:t>
      </w:r>
    </w:p>
    <w:p w:rsidR="00444456" w:rsidRDefault="00444456" w:rsidP="002464C0">
      <w:pPr>
        <w:pStyle w:val="Charakter"/>
      </w:pPr>
      <w:r>
        <w:t>Leader Squad Delta</w:t>
      </w:r>
    </w:p>
    <w:p w:rsidR="00444456" w:rsidRDefault="00444456" w:rsidP="002464C0">
      <w:pPr>
        <w:pStyle w:val="Beschreibung1"/>
      </w:pPr>
      <w:r>
        <w:t>Typisches, aufgeregtes Schreien während einer Schlacht.</w:t>
      </w:r>
    </w:p>
    <w:p w:rsidR="00444456" w:rsidRDefault="00444456" w:rsidP="002464C0">
      <w:pPr>
        <w:pStyle w:val="Regie"/>
      </w:pPr>
      <w:r>
        <w:t>[über Funk – Panzer (Victor 62) wird unter Beschuss g</w:t>
      </w:r>
      <w:r>
        <w:t>e</w:t>
      </w:r>
      <w:r>
        <w:t>nommen.]</w:t>
      </w:r>
    </w:p>
    <w:p w:rsidR="00444456" w:rsidRPr="00CE6899" w:rsidRDefault="00444456" w:rsidP="00070AAC">
      <w:pPr>
        <w:pStyle w:val="Text"/>
        <w:rPr>
          <w:lang w:val="en-US"/>
        </w:rPr>
      </w:pPr>
      <w:r>
        <w:t xml:space="preserve">(3-15) „Big Daddy, wir haben… scheiße! </w:t>
      </w:r>
      <w:r w:rsidRPr="00CE6899">
        <w:rPr>
          <w:lang w:val="en-US"/>
        </w:rPr>
        <w:t>Scheiße!“</w:t>
      </w:r>
    </w:p>
    <w:p w:rsidR="00444456" w:rsidRPr="00136FB4" w:rsidRDefault="00444456" w:rsidP="00136FB4">
      <w:pPr>
        <w:pStyle w:val="Charakter"/>
        <w:rPr>
          <w:lang w:val="en-US"/>
        </w:rPr>
      </w:pPr>
      <w:r w:rsidRPr="00136FB4">
        <w:rPr>
          <w:lang w:val="en-US"/>
        </w:rPr>
        <w:t>Big Daddy, we got, shit!s</w:t>
      </w:r>
      <w:r>
        <w:rPr>
          <w:lang w:val="en-US"/>
        </w:rPr>
        <w:t>hit!</w:t>
      </w:r>
    </w:p>
    <w:p w:rsidR="00444456" w:rsidRDefault="00444456" w:rsidP="00070AAC">
      <w:pPr>
        <w:pStyle w:val="Regie"/>
      </w:pPr>
      <w:r>
        <w:t>[über Funk – Infanteriegefecht zwischen zwei amerikan</w:t>
      </w:r>
      <w:r>
        <w:t>i</w:t>
      </w:r>
      <w:r>
        <w:t>schen und zwei russischen Soldaten.]</w:t>
      </w:r>
    </w:p>
    <w:p w:rsidR="00444456" w:rsidRDefault="00444456" w:rsidP="002B306F">
      <w:pPr>
        <w:pStyle w:val="Text"/>
      </w:pPr>
      <w:r>
        <w:t>(3-16) „Wir sind in einen Hinterhalt geraten. Victor 62 und Victor 63 wurden vernichtet, over.“</w:t>
      </w:r>
    </w:p>
    <w:p w:rsidR="00444456" w:rsidRPr="00136FB4" w:rsidRDefault="00444456" w:rsidP="00136FB4">
      <w:pPr>
        <w:pStyle w:val="Charakter"/>
        <w:rPr>
          <w:lang w:val="en-US"/>
        </w:rPr>
      </w:pPr>
      <w:r w:rsidRPr="00136FB4">
        <w:rPr>
          <w:lang w:val="en-US"/>
        </w:rPr>
        <w:t>We got into an ambush.</w:t>
      </w:r>
      <w:r>
        <w:rPr>
          <w:lang w:val="en-US"/>
        </w:rPr>
        <w:t>Victor 62 and 63 have been destroyed, over</w:t>
      </w:r>
    </w:p>
    <w:p w:rsidR="00444456" w:rsidRDefault="00444456" w:rsidP="009D3911">
      <w:pPr>
        <w:pStyle w:val="Charakter"/>
      </w:pPr>
      <w:r>
        <w:t>2</w:t>
      </w:r>
      <w:r>
        <w:rPr>
          <w:vertAlign w:val="superscript"/>
        </w:rPr>
        <w:t>nd</w:t>
      </w:r>
      <w:r>
        <w:t xml:space="preserve"> Lieutenant McKnight</w:t>
      </w:r>
    </w:p>
    <w:p w:rsidR="00444456" w:rsidRDefault="00444456" w:rsidP="009D3911">
      <w:pPr>
        <w:pStyle w:val="Beschreibung1"/>
      </w:pPr>
      <w:r>
        <w:t>Vergleichsweise gefasst, Befehlston mit Nachdruck.</w:t>
      </w:r>
    </w:p>
    <w:p w:rsidR="00444456" w:rsidRDefault="00444456" w:rsidP="009D3911">
      <w:pPr>
        <w:pStyle w:val="Regie"/>
      </w:pPr>
      <w:r>
        <w:t>[über Funk – Robert Thompson ist oben auf dem Schiff zu sehen.]</w:t>
      </w:r>
    </w:p>
    <w:p w:rsidR="00444456" w:rsidRPr="00CE6899" w:rsidRDefault="00444456" w:rsidP="00E348A9">
      <w:pPr>
        <w:pStyle w:val="Text"/>
        <w:rPr>
          <w:lang w:val="en-US"/>
        </w:rPr>
      </w:pPr>
      <w:r>
        <w:t xml:space="preserve">(3-17) „Victor 61, stoppen Sie den Feind mit allen Mitteln! </w:t>
      </w:r>
      <w:r w:rsidRPr="00CE6899">
        <w:rPr>
          <w:lang w:val="en-US"/>
        </w:rPr>
        <w:t>Over.“</w:t>
      </w:r>
    </w:p>
    <w:p w:rsidR="00444456" w:rsidRPr="00136FB4" w:rsidRDefault="00444456" w:rsidP="00136FB4">
      <w:pPr>
        <w:pStyle w:val="Charakter"/>
        <w:rPr>
          <w:lang w:val="en-US"/>
        </w:rPr>
      </w:pPr>
      <w:r>
        <w:rPr>
          <w:lang w:val="en-US"/>
        </w:rPr>
        <w:t>Victor 61, use ever</w:t>
      </w:r>
      <w:r w:rsidRPr="00136FB4">
        <w:rPr>
          <w:lang w:val="en-US"/>
        </w:rPr>
        <w:t xml:space="preserve">ything you got to </w:t>
      </w:r>
      <w:r>
        <w:rPr>
          <w:lang w:val="en-US"/>
        </w:rPr>
        <w:t>stop</w:t>
      </w:r>
      <w:r w:rsidRPr="00136FB4">
        <w:rPr>
          <w:lang w:val="en-US"/>
        </w:rPr>
        <w:t xml:space="preserve"> the enemy </w:t>
      </w:r>
      <w:r>
        <w:rPr>
          <w:lang w:val="en-US"/>
        </w:rPr>
        <w:t>(</w:t>
      </w:r>
      <w:r w:rsidRPr="00136FB4">
        <w:rPr>
          <w:lang w:val="en-US"/>
        </w:rPr>
        <w:t>from advancing.</w:t>
      </w:r>
      <w:r>
        <w:rPr>
          <w:lang w:val="en-US"/>
        </w:rPr>
        <w:t>)</w:t>
      </w:r>
    </w:p>
    <w:p w:rsidR="00444456" w:rsidRDefault="00444456" w:rsidP="00EB1F15">
      <w:pPr>
        <w:pStyle w:val="Charakter"/>
      </w:pPr>
      <w:r>
        <w:t>Leader Squad Delta</w:t>
      </w:r>
    </w:p>
    <w:p w:rsidR="00444456" w:rsidRDefault="00444456" w:rsidP="00EB1F15">
      <w:pPr>
        <w:pStyle w:val="Beschreibung1"/>
      </w:pPr>
      <w:r>
        <w:t>Spricht mit angespannter Tonlage.</w:t>
      </w:r>
    </w:p>
    <w:p w:rsidR="00444456" w:rsidRDefault="00444456" w:rsidP="00EB1F15">
      <w:pPr>
        <w:pStyle w:val="Regie"/>
      </w:pPr>
      <w:r>
        <w:t>[über Funk – Panzer (Victor 61) ist zuerst von links und a</w:t>
      </w:r>
      <w:r>
        <w:t>n</w:t>
      </w:r>
      <w:r>
        <w:t>schließend in einer Nahaufnahme von rechts zu sehen.]</w:t>
      </w:r>
    </w:p>
    <w:p w:rsidR="00444456" w:rsidRDefault="00444456" w:rsidP="001A0484">
      <w:pPr>
        <w:pStyle w:val="Text"/>
      </w:pPr>
      <w:r>
        <w:t>(3-18) „Verstanden, Big Daddy. Wir rücken vor und greifen an.“</w:t>
      </w:r>
    </w:p>
    <w:p w:rsidR="00444456" w:rsidRPr="00233B69" w:rsidRDefault="00444456" w:rsidP="00136FB4">
      <w:pPr>
        <w:pStyle w:val="Charakter"/>
        <w:rPr>
          <w:lang w:val="en-US"/>
        </w:rPr>
      </w:pPr>
      <w:r w:rsidRPr="00233B69">
        <w:rPr>
          <w:lang w:val="en-US"/>
        </w:rPr>
        <w:t>Roger that, Big Daddy.Pushing forward to e</w:t>
      </w:r>
      <w:r w:rsidRPr="00233B69">
        <w:rPr>
          <w:lang w:val="en-US"/>
        </w:rPr>
        <w:t>n</w:t>
      </w:r>
      <w:r w:rsidRPr="00233B69">
        <w:rPr>
          <w:lang w:val="en-US"/>
        </w:rPr>
        <w:t xml:space="preserve">gage. </w:t>
      </w:r>
    </w:p>
    <w:p w:rsidR="00444456" w:rsidRDefault="00444456" w:rsidP="00641C3F">
      <w:pPr>
        <w:pStyle w:val="Regie"/>
      </w:pPr>
      <w:r>
        <w:t>[über Funk – Panzer (Victor 61) wird von einem russischen Pionier angegriffen.]</w:t>
      </w:r>
    </w:p>
    <w:p w:rsidR="00444456" w:rsidRDefault="00444456" w:rsidP="006622EF">
      <w:pPr>
        <w:pStyle w:val="Text"/>
      </w:pPr>
      <w:r>
        <w:t>(3-19) „Big Daddy, hier ist die Hölle los, stehen u</w:t>
      </w:r>
      <w:r>
        <w:t>n</w:t>
      </w:r>
      <w:r>
        <w:t>ter starkem Beschuss!“</w:t>
      </w:r>
    </w:p>
    <w:p w:rsidR="00444456" w:rsidRPr="00233B69" w:rsidRDefault="00444456" w:rsidP="00233B69">
      <w:pPr>
        <w:pStyle w:val="Charakter"/>
        <w:rPr>
          <w:lang w:val="en-US"/>
        </w:rPr>
      </w:pPr>
      <w:r w:rsidRPr="00233B69">
        <w:rPr>
          <w:lang w:val="en-US"/>
        </w:rPr>
        <w:t>Big Daddy, this is hell,</w:t>
      </w:r>
      <w:r>
        <w:rPr>
          <w:lang w:val="en-US"/>
        </w:rPr>
        <w:t xml:space="preserve">we are </w:t>
      </w:r>
      <w:r w:rsidRPr="00233B69">
        <w:rPr>
          <w:lang w:val="en-US"/>
        </w:rPr>
        <w:t xml:space="preserve">under heavy fire, i repeat, </w:t>
      </w:r>
      <w:r>
        <w:rPr>
          <w:lang w:val="en-US"/>
        </w:rPr>
        <w:t xml:space="preserve">we are </w:t>
      </w:r>
      <w:r w:rsidRPr="00233B69">
        <w:rPr>
          <w:lang w:val="en-US"/>
        </w:rPr>
        <w:t>under heavy fire.</w:t>
      </w:r>
    </w:p>
    <w:p w:rsidR="00444456" w:rsidRDefault="00444456" w:rsidP="006622EF">
      <w:pPr>
        <w:pStyle w:val="Charakter"/>
      </w:pPr>
      <w:r>
        <w:t>2</w:t>
      </w:r>
      <w:r>
        <w:rPr>
          <w:vertAlign w:val="superscript"/>
        </w:rPr>
        <w:t>nd</w:t>
      </w:r>
      <w:r>
        <w:t xml:space="preserve"> Lieutenant McKnight</w:t>
      </w:r>
    </w:p>
    <w:p w:rsidR="00444456" w:rsidRDefault="00444456" w:rsidP="006622EF">
      <w:pPr>
        <w:pStyle w:val="Beschreibung1"/>
      </w:pPr>
      <w:r>
        <w:t>Befehlston mit Nachdruck.</w:t>
      </w:r>
    </w:p>
    <w:p w:rsidR="00444456" w:rsidRDefault="00444456" w:rsidP="006622EF">
      <w:pPr>
        <w:pStyle w:val="Regie"/>
      </w:pPr>
      <w:r>
        <w:t>[über Funk – Victor 61 eröffnet das Feuer auf den russ</w:t>
      </w:r>
      <w:r>
        <w:t>i</w:t>
      </w:r>
      <w:r>
        <w:t>schen Pionier.]</w:t>
      </w:r>
    </w:p>
    <w:p w:rsidR="00444456" w:rsidRPr="00CE6899" w:rsidRDefault="00444456" w:rsidP="008823B2">
      <w:pPr>
        <w:pStyle w:val="Text"/>
        <w:rPr>
          <w:lang w:val="en-US"/>
        </w:rPr>
      </w:pPr>
      <w:r>
        <w:t xml:space="preserve">(3-20) „Victor 61, hier ist Big Daddy, halten Sie die Stellung und weichen Sie nicht zurück! </w:t>
      </w:r>
      <w:r w:rsidRPr="00CE6899">
        <w:rPr>
          <w:lang w:val="en-US"/>
        </w:rPr>
        <w:t>Over.“</w:t>
      </w:r>
    </w:p>
    <w:p w:rsidR="00444456" w:rsidRPr="00233B69" w:rsidRDefault="00444456" w:rsidP="00233B69">
      <w:pPr>
        <w:pStyle w:val="Charakter"/>
        <w:rPr>
          <w:lang w:val="en-US"/>
        </w:rPr>
      </w:pPr>
      <w:r w:rsidRPr="00233B69">
        <w:rPr>
          <w:lang w:val="en-US"/>
        </w:rPr>
        <w:t>Victor 61, this is Big Daddy, hold and defend this position, over.</w:t>
      </w:r>
    </w:p>
    <w:p w:rsidR="00444456" w:rsidRDefault="00444456" w:rsidP="0090293F">
      <w:pPr>
        <w:pStyle w:val="Charakter"/>
      </w:pPr>
      <w:r>
        <w:t>Leader Squad Delta</w:t>
      </w:r>
    </w:p>
    <w:p w:rsidR="00444456" w:rsidRDefault="00444456" w:rsidP="0090293F">
      <w:pPr>
        <w:pStyle w:val="Beschreibung1"/>
      </w:pPr>
      <w:r>
        <w:t>Spricht mit angespannter Tonlage.</w:t>
      </w:r>
    </w:p>
    <w:p w:rsidR="00444456" w:rsidRDefault="00444456" w:rsidP="0090293F">
      <w:pPr>
        <w:pStyle w:val="Regie"/>
      </w:pPr>
      <w:r>
        <w:t>[über Funk – Russische Infanterie nimmt Victor 61 unter Feuer.]</w:t>
      </w:r>
    </w:p>
    <w:p w:rsidR="00444456" w:rsidRPr="00CE6899" w:rsidRDefault="00444456" w:rsidP="0090293F">
      <w:pPr>
        <w:pStyle w:val="Text"/>
        <w:rPr>
          <w:lang w:val="en-US"/>
        </w:rPr>
      </w:pPr>
      <w:r w:rsidRPr="00CE6899">
        <w:rPr>
          <w:lang w:val="en-US"/>
        </w:rPr>
        <w:t>(3-21) „Victor 61 hat verstanden.“</w:t>
      </w:r>
    </w:p>
    <w:p w:rsidR="00444456" w:rsidRPr="00CE6899" w:rsidRDefault="00444456" w:rsidP="00233B69">
      <w:pPr>
        <w:pStyle w:val="Charakter"/>
        <w:rPr>
          <w:lang w:val="en-US"/>
        </w:rPr>
      </w:pPr>
      <w:r w:rsidRPr="00CE6899">
        <w:rPr>
          <w:lang w:val="en-US"/>
        </w:rPr>
        <w:t>Victor 61,roger and out.</w:t>
      </w:r>
    </w:p>
    <w:p w:rsidR="00444456" w:rsidRDefault="00444456" w:rsidP="00F16FF9">
      <w:pPr>
        <w:pStyle w:val="Charakter"/>
      </w:pPr>
      <w:r>
        <w:t>Leader Squad Echo</w:t>
      </w:r>
    </w:p>
    <w:p w:rsidR="00444456" w:rsidRDefault="00444456" w:rsidP="00F16FF9">
      <w:pPr>
        <w:pStyle w:val="Beschreibung1"/>
      </w:pPr>
      <w:r>
        <w:t>Angespannte und hektische Sprechweise.</w:t>
      </w:r>
    </w:p>
    <w:p w:rsidR="00444456" w:rsidRDefault="00444456" w:rsidP="00F16FF9">
      <w:pPr>
        <w:pStyle w:val="Regie"/>
      </w:pPr>
      <w:r>
        <w:t xml:space="preserve">[über Funk – Panzer (Victor 52) zieht sich von Punkt </w:t>
      </w:r>
      <w:r w:rsidRPr="00F554D9">
        <w:rPr>
          <w:i w:val="0"/>
          <w:iCs w:val="0"/>
        </w:rPr>
        <w:t>Cha</w:t>
      </w:r>
      <w:r w:rsidRPr="00F554D9">
        <w:rPr>
          <w:i w:val="0"/>
          <w:iCs w:val="0"/>
        </w:rPr>
        <w:t>r</w:t>
      </w:r>
      <w:r w:rsidRPr="00F554D9">
        <w:rPr>
          <w:i w:val="0"/>
          <w:iCs w:val="0"/>
        </w:rPr>
        <w:t>lie</w:t>
      </w:r>
      <w:r>
        <w:t xml:space="preserve"> zurück und schwenkt nach links.]</w:t>
      </w:r>
    </w:p>
    <w:p w:rsidR="00444456" w:rsidRDefault="00444456" w:rsidP="00F554D9">
      <w:pPr>
        <w:pStyle w:val="Text"/>
      </w:pPr>
      <w:r>
        <w:t xml:space="preserve">(3-22) „Hier ist Victor 52, stehen unter schwerem Beschuss. Auffahrt zu Position </w:t>
      </w:r>
      <w:r>
        <w:rPr>
          <w:i/>
          <w:iCs/>
        </w:rPr>
        <w:t>Charlie</w:t>
      </w:r>
      <w:r>
        <w:t xml:space="preserve"> blockiert, müssen nach Südwesten ausweichen, over.“</w:t>
      </w:r>
    </w:p>
    <w:p w:rsidR="00444456" w:rsidRPr="00746A51" w:rsidRDefault="00444456" w:rsidP="00746A51">
      <w:pPr>
        <w:pStyle w:val="Charakter"/>
        <w:rPr>
          <w:lang w:val="en-US"/>
        </w:rPr>
      </w:pPr>
      <w:r w:rsidRPr="00746A51">
        <w:rPr>
          <w:lang w:val="en-US"/>
        </w:rPr>
        <w:t>This</w:t>
      </w:r>
      <w:r>
        <w:rPr>
          <w:lang w:val="en-US"/>
        </w:rPr>
        <w:t xml:space="preserve"> </w:t>
      </w:r>
      <w:r w:rsidRPr="00746A51">
        <w:rPr>
          <w:lang w:val="en-US"/>
        </w:rPr>
        <w:t>is Victor 52, receiving heavy fire</w:t>
      </w:r>
      <w:r>
        <w:rPr>
          <w:lang w:val="en-US"/>
        </w:rPr>
        <w:t xml:space="preserve"> here!!Driveway up to position Charly is blocked, need to divert into south-west, over.</w:t>
      </w:r>
    </w:p>
    <w:p w:rsidR="00444456" w:rsidRDefault="00444456" w:rsidP="008043DA">
      <w:pPr>
        <w:pStyle w:val="Charakter"/>
      </w:pPr>
      <w:r>
        <w:t>Leader Squad Delta</w:t>
      </w:r>
    </w:p>
    <w:p w:rsidR="00444456" w:rsidRDefault="00444456" w:rsidP="00933C19">
      <w:pPr>
        <w:pStyle w:val="Beschreibung1"/>
      </w:pPr>
      <w:r>
        <w:t>Spricht mit angespannter Tonlage.</w:t>
      </w:r>
    </w:p>
    <w:p w:rsidR="00444456" w:rsidRDefault="00444456" w:rsidP="00933C19">
      <w:pPr>
        <w:pStyle w:val="Regie"/>
      </w:pPr>
      <w:r>
        <w:t>[über Funk – Rechter Angriffsflügel wird eingeblendet, Gefecht zwischen russischer und amerikanischer Infant</w:t>
      </w:r>
      <w:r>
        <w:t>e</w:t>
      </w:r>
      <w:r>
        <w:t>rie]</w:t>
      </w:r>
    </w:p>
    <w:p w:rsidR="00444456" w:rsidRDefault="00444456" w:rsidP="002A1427">
      <w:pPr>
        <w:pStyle w:val="Text"/>
      </w:pPr>
      <w:r>
        <w:t>(3-23) „Hier Platoon Sergeant, wir sind auf heftige Gegenwehr gestoßen…“</w:t>
      </w:r>
    </w:p>
    <w:p w:rsidR="00444456" w:rsidRPr="00746A51" w:rsidRDefault="00444456" w:rsidP="00746A51">
      <w:pPr>
        <w:pStyle w:val="Charakter"/>
        <w:rPr>
          <w:lang w:val="en-US"/>
        </w:rPr>
      </w:pPr>
      <w:r w:rsidRPr="00746A51">
        <w:rPr>
          <w:lang w:val="en-US"/>
        </w:rPr>
        <w:t>This is platoon Sergeant, taking heavy resi</w:t>
      </w:r>
      <w:r w:rsidRPr="00746A51">
        <w:rPr>
          <w:lang w:val="en-US"/>
        </w:rPr>
        <w:t>s</w:t>
      </w:r>
      <w:r w:rsidRPr="00746A51">
        <w:rPr>
          <w:lang w:val="en-US"/>
        </w:rPr>
        <w:t>tance</w:t>
      </w:r>
      <w:r>
        <w:rPr>
          <w:lang w:val="en-US"/>
        </w:rPr>
        <w:t>!</w:t>
      </w:r>
    </w:p>
    <w:p w:rsidR="00444456" w:rsidRDefault="00444456" w:rsidP="002A1427">
      <w:pPr>
        <w:pStyle w:val="Regie"/>
      </w:pPr>
      <w:r>
        <w:t>[über Funk – Victor 61 wird von einem russischen Pionier angegriffen.]</w:t>
      </w:r>
    </w:p>
    <w:p w:rsidR="00444456" w:rsidRDefault="00444456" w:rsidP="000043DB">
      <w:pPr>
        <w:pStyle w:val="Text"/>
      </w:pPr>
      <w:r>
        <w:t>(3-24) „…und haben Verluste zu verzeichnen.“</w:t>
      </w:r>
    </w:p>
    <w:p w:rsidR="00444456" w:rsidRPr="00746A51" w:rsidRDefault="00444456" w:rsidP="00746A51">
      <w:pPr>
        <w:pStyle w:val="Charakter"/>
      </w:pPr>
      <w:r>
        <w:t>..and casualties.</w:t>
      </w:r>
    </w:p>
    <w:p w:rsidR="00444456" w:rsidRDefault="00444456" w:rsidP="002F592C">
      <w:pPr>
        <w:pStyle w:val="Regie"/>
      </w:pPr>
      <w:r>
        <w:t>[über Funk – Der Panzer (Victor 61) schwenkt nach rechts und fährt in südöstlicher Richtung.]</w:t>
      </w:r>
    </w:p>
    <w:p w:rsidR="00444456" w:rsidRDefault="00444456" w:rsidP="000335C7">
      <w:pPr>
        <w:pStyle w:val="Text"/>
      </w:pPr>
      <w:r>
        <w:t>(3-25) „Konnten die Lage jedoch stabilisieren. Der Feind zieht sich zurück, over.“</w:t>
      </w:r>
    </w:p>
    <w:p w:rsidR="00444456" w:rsidRPr="00420A1D" w:rsidRDefault="00444456" w:rsidP="00420A1D">
      <w:pPr>
        <w:pStyle w:val="Charakter"/>
        <w:rPr>
          <w:lang w:val="en-US"/>
        </w:rPr>
      </w:pPr>
      <w:r w:rsidRPr="00420A1D">
        <w:rPr>
          <w:lang w:val="en-US"/>
        </w:rPr>
        <w:t>We were able to stabilize the situation, enemy is retreating, over.</w:t>
      </w:r>
    </w:p>
    <w:p w:rsidR="00444456" w:rsidRPr="00641084" w:rsidRDefault="00444456" w:rsidP="00641084">
      <w:pPr>
        <w:pStyle w:val="Beschreibung2"/>
      </w:pPr>
      <w:r>
        <w:t>Spöttische, zynische Sprechweise.</w:t>
      </w:r>
    </w:p>
    <w:p w:rsidR="00444456" w:rsidRDefault="00444456" w:rsidP="004975BE">
      <w:pPr>
        <w:pStyle w:val="Regie"/>
      </w:pPr>
      <w:r>
        <w:t>[über Funk – Der Panzer (Victor 61) kommt zum Stehen und richtet seine Hauptkanone auf den Feind aus.]</w:t>
      </w:r>
    </w:p>
    <w:p w:rsidR="00444456" w:rsidRDefault="00444456" w:rsidP="00641084">
      <w:pPr>
        <w:pStyle w:val="Text"/>
      </w:pPr>
      <w:r>
        <w:t>(3-26) „Jetzt seid ihr dran, ihr russischen Bastarde!“</w:t>
      </w:r>
    </w:p>
    <w:p w:rsidR="00444456" w:rsidRPr="00420A1D" w:rsidRDefault="00444456" w:rsidP="00420A1D">
      <w:pPr>
        <w:pStyle w:val="Charakter"/>
        <w:rPr>
          <w:lang w:val="en-US"/>
        </w:rPr>
      </w:pPr>
      <w:r>
        <w:rPr>
          <w:lang w:val="en-US"/>
        </w:rPr>
        <w:t>You are next</w:t>
      </w:r>
      <w:r w:rsidRPr="00420A1D">
        <w:rPr>
          <w:lang w:val="en-US"/>
        </w:rPr>
        <w:t>,russian bastards!</w:t>
      </w:r>
    </w:p>
    <w:p w:rsidR="00444456" w:rsidRDefault="00444456" w:rsidP="003977BA">
      <w:pPr>
        <w:pStyle w:val="Regie"/>
      </w:pPr>
      <w:r>
        <w:t>[Panzer (Victor 61) wird zerstört. Plötzlicher Abbruch der Funkverbindung, Rauschen (Soundeffekt).]</w:t>
      </w:r>
    </w:p>
    <w:p w:rsidR="00444456" w:rsidRDefault="00444456" w:rsidP="00E57086">
      <w:pPr>
        <w:pStyle w:val="Charakter"/>
      </w:pPr>
      <w:r>
        <w:t>russischer Pilot</w:t>
      </w:r>
    </w:p>
    <w:p w:rsidR="00444456" w:rsidRDefault="00444456" w:rsidP="00E57086">
      <w:pPr>
        <w:pStyle w:val="Beschreibung1"/>
      </w:pPr>
      <w:r>
        <w:t>Überschwängliche, zynische Sprechweise.</w:t>
      </w:r>
    </w:p>
    <w:p w:rsidR="00444456" w:rsidRDefault="00444456" w:rsidP="008E0CAA">
      <w:pPr>
        <w:pStyle w:val="Regie"/>
      </w:pPr>
      <w:r>
        <w:t>[russischer Akzent, über Funk – Der russische Helikopter fliegt über den zerstörten Panzer und dreht anschließend in Richtung Südwesten ab.]</w:t>
      </w:r>
    </w:p>
    <w:p w:rsidR="00444456" w:rsidRDefault="00444456" w:rsidP="008E0368">
      <w:pPr>
        <w:pStyle w:val="Text"/>
      </w:pPr>
      <w:r>
        <w:t>(3-27) „Haha, ich hab die Blechbüchse erwischt!“</w:t>
      </w:r>
    </w:p>
    <w:p w:rsidR="00444456" w:rsidRPr="00420A1D" w:rsidRDefault="00444456" w:rsidP="00420A1D">
      <w:pPr>
        <w:pStyle w:val="Charakter"/>
        <w:rPr>
          <w:lang w:val="en-US"/>
        </w:rPr>
      </w:pPr>
      <w:r>
        <w:rPr>
          <w:lang w:val="en-US"/>
        </w:rPr>
        <w:t>H</w:t>
      </w:r>
      <w:r w:rsidRPr="00420A1D">
        <w:rPr>
          <w:lang w:val="en-US"/>
        </w:rPr>
        <w:t>aha, got that motherfucking tin</w:t>
      </w:r>
      <w:r>
        <w:rPr>
          <w:lang w:val="en-US"/>
        </w:rPr>
        <w:t xml:space="preserve"> </w:t>
      </w:r>
      <w:r w:rsidRPr="00420A1D">
        <w:rPr>
          <w:lang w:val="en-US"/>
        </w:rPr>
        <w:t>can.</w:t>
      </w:r>
    </w:p>
    <w:p w:rsidR="00444456" w:rsidRDefault="00444456" w:rsidP="008E0368">
      <w:pPr>
        <w:pStyle w:val="Charakter"/>
      </w:pPr>
      <w:r>
        <w:t>2</w:t>
      </w:r>
      <w:r>
        <w:rPr>
          <w:vertAlign w:val="superscript"/>
        </w:rPr>
        <w:t>nd</w:t>
      </w:r>
      <w:r>
        <w:t xml:space="preserve"> Lieutenant McKnight</w:t>
      </w:r>
    </w:p>
    <w:p w:rsidR="00444456" w:rsidRDefault="00444456" w:rsidP="00082F35">
      <w:pPr>
        <w:pStyle w:val="Beschreibung1"/>
      </w:pPr>
      <w:r>
        <w:t>Spricht mit angespannter Tonlage.</w:t>
      </w:r>
    </w:p>
    <w:p w:rsidR="00444456" w:rsidRDefault="00444456" w:rsidP="00082F35">
      <w:pPr>
        <w:pStyle w:val="Regie"/>
      </w:pPr>
      <w:r>
        <w:t>[über Funk – Panzer (Victor 51) stößt auf dem linken A</w:t>
      </w:r>
      <w:r>
        <w:t>n</w:t>
      </w:r>
      <w:r>
        <w:t>griffsflügel vor…]</w:t>
      </w:r>
    </w:p>
    <w:p w:rsidR="00444456" w:rsidRPr="00CE6899" w:rsidRDefault="00444456" w:rsidP="009A4511">
      <w:pPr>
        <w:pStyle w:val="Text"/>
        <w:rPr>
          <w:lang w:val="en-US"/>
        </w:rPr>
      </w:pPr>
      <w:r>
        <w:t xml:space="preserve">(3-28) „Victor 61, wie ist Ihr Status? </w:t>
      </w:r>
      <w:r w:rsidRPr="00CE6899">
        <w:rPr>
          <w:lang w:val="en-US"/>
        </w:rPr>
        <w:t>Over.“</w:t>
      </w:r>
    </w:p>
    <w:p w:rsidR="00444456" w:rsidRPr="00420A1D" w:rsidRDefault="00444456" w:rsidP="00420A1D">
      <w:pPr>
        <w:pStyle w:val="Charakter"/>
        <w:rPr>
          <w:lang w:val="en-US"/>
        </w:rPr>
      </w:pPr>
      <w:r w:rsidRPr="00420A1D">
        <w:rPr>
          <w:lang w:val="en-US"/>
        </w:rPr>
        <w:t>Victor 61, what’s your status, over?</w:t>
      </w:r>
    </w:p>
    <w:p w:rsidR="00444456" w:rsidRDefault="00444456" w:rsidP="009A4511">
      <w:pPr>
        <w:pStyle w:val="Regie"/>
      </w:pPr>
      <w:r>
        <w:t>[über Funk - …und wird von einem T-90 beschossen.]</w:t>
      </w:r>
    </w:p>
    <w:p w:rsidR="00444456" w:rsidRDefault="00444456" w:rsidP="00D97893">
      <w:pPr>
        <w:pStyle w:val="Text"/>
      </w:pPr>
      <w:r>
        <w:t>(3-29) „Victor 61… – Verdammt, wir werden ang</w:t>
      </w:r>
      <w:r>
        <w:t>e</w:t>
      </w:r>
      <w:r>
        <w:t>griffen!“</w:t>
      </w:r>
    </w:p>
    <w:p w:rsidR="00444456" w:rsidRPr="00420A1D" w:rsidRDefault="00444456" w:rsidP="00420A1D">
      <w:pPr>
        <w:pStyle w:val="Charakter"/>
        <w:rPr>
          <w:lang w:val="en-US"/>
        </w:rPr>
      </w:pPr>
      <w:r w:rsidRPr="00420A1D">
        <w:rPr>
          <w:lang w:val="en-US"/>
        </w:rPr>
        <w:t>Victor 61… - Fuck.. fuck, we are under fire!</w:t>
      </w:r>
    </w:p>
    <w:p w:rsidR="00444456" w:rsidRDefault="00444456" w:rsidP="00D97893">
      <w:pPr>
        <w:pStyle w:val="Charakter"/>
      </w:pPr>
      <w:r>
        <w:t>amerikanischer Pilot</w:t>
      </w:r>
    </w:p>
    <w:p w:rsidR="00444456" w:rsidRDefault="00444456" w:rsidP="00D97893">
      <w:pPr>
        <w:pStyle w:val="Beschreibung1"/>
      </w:pPr>
      <w:r>
        <w:t>Normale Tonlage und Sprechweise.</w:t>
      </w:r>
    </w:p>
    <w:p w:rsidR="00444456" w:rsidRDefault="00444456" w:rsidP="00D97893">
      <w:pPr>
        <w:pStyle w:val="Regie"/>
      </w:pPr>
      <w:r>
        <w:t>[über Funk – Der Apache nähert sich dem Kampfgebiet von Südosten.]</w:t>
      </w:r>
    </w:p>
    <w:p w:rsidR="00444456" w:rsidRDefault="00444456" w:rsidP="00210171">
      <w:pPr>
        <w:pStyle w:val="Text"/>
      </w:pPr>
      <w:r>
        <w:t>(3-30) „Big Daddy, hier Super 91, wir kommen Ihnen zu Hilfe, over.“</w:t>
      </w:r>
    </w:p>
    <w:p w:rsidR="00444456" w:rsidRPr="00420A1D" w:rsidRDefault="00444456" w:rsidP="00420A1D">
      <w:pPr>
        <w:pStyle w:val="Charakter"/>
        <w:rPr>
          <w:lang w:val="en-US"/>
        </w:rPr>
      </w:pPr>
      <w:r w:rsidRPr="00420A1D">
        <w:rPr>
          <w:lang w:val="en-US"/>
        </w:rPr>
        <w:t xml:space="preserve">Big Daddy, this is Super 91, </w:t>
      </w:r>
      <w:r>
        <w:rPr>
          <w:lang w:val="en-US"/>
        </w:rPr>
        <w:t>almost there for support, over.</w:t>
      </w:r>
    </w:p>
    <w:p w:rsidR="00444456" w:rsidRDefault="00444456" w:rsidP="008B3A34">
      <w:pPr>
        <w:pStyle w:val="Charakter"/>
      </w:pPr>
      <w:r>
        <w:t>2</w:t>
      </w:r>
      <w:r>
        <w:rPr>
          <w:vertAlign w:val="superscript"/>
        </w:rPr>
        <w:t>nd</w:t>
      </w:r>
      <w:r>
        <w:t xml:space="preserve"> Lieutenant McKnight</w:t>
      </w:r>
    </w:p>
    <w:p w:rsidR="00444456" w:rsidRDefault="00444456" w:rsidP="005B3ED7">
      <w:pPr>
        <w:pStyle w:val="Beschreibung1"/>
      </w:pPr>
      <w:r>
        <w:t>Wütende, fluchende Sprechweise.</w:t>
      </w:r>
    </w:p>
    <w:p w:rsidR="00444456" w:rsidRDefault="00444456" w:rsidP="005B3ED7">
      <w:pPr>
        <w:pStyle w:val="Regie"/>
      </w:pPr>
      <w:r>
        <w:t>[über Funk – Victor 51 schießt auf den feindlichen T-90, trifft ihn aber nicht.]</w:t>
      </w:r>
    </w:p>
    <w:p w:rsidR="00444456" w:rsidRDefault="00444456" w:rsidP="005B3ED7">
      <w:pPr>
        <w:pStyle w:val="Text"/>
      </w:pPr>
      <w:r>
        <w:t>(3-31) „Fuck! Fuck!“</w:t>
      </w:r>
    </w:p>
    <w:p w:rsidR="00444456" w:rsidRDefault="00444456" w:rsidP="005B3ED7">
      <w:pPr>
        <w:pStyle w:val="Charakter"/>
      </w:pPr>
      <w:r>
        <w:t>amerikanischer Pilot</w:t>
      </w:r>
    </w:p>
    <w:p w:rsidR="00444456" w:rsidRDefault="00444456" w:rsidP="00951CFA">
      <w:pPr>
        <w:pStyle w:val="Beschreibung1"/>
      </w:pPr>
      <w:r>
        <w:t>Spricht mit angespannter Tonlage.</w:t>
      </w:r>
    </w:p>
    <w:p w:rsidR="00444456" w:rsidRDefault="00444456" w:rsidP="00951CFA">
      <w:pPr>
        <w:pStyle w:val="Regie"/>
      </w:pPr>
      <w:r>
        <w:t>[über Funk – Der russische Helikopter wird von seinem amerikanischen Kontrahenten verfolgt und beschossen.]</w:t>
      </w:r>
    </w:p>
    <w:p w:rsidR="00444456" w:rsidRDefault="00444456" w:rsidP="000341EB">
      <w:pPr>
        <w:pStyle w:val="Text"/>
      </w:pPr>
      <w:r>
        <w:t>(3-32) „Feindlicher Heli direkt voraus. Eröffnen das Feuer!“</w:t>
      </w:r>
    </w:p>
    <w:p w:rsidR="00444456" w:rsidRPr="00CE6899" w:rsidRDefault="00444456" w:rsidP="00DA2FF4">
      <w:pPr>
        <w:pStyle w:val="Charakter"/>
        <w:rPr>
          <w:lang w:val="en-US"/>
        </w:rPr>
      </w:pPr>
      <w:r w:rsidRPr="00CE6899">
        <w:rPr>
          <w:lang w:val="en-US"/>
        </w:rPr>
        <w:t>Enemy helicopter on 12.Engaging!</w:t>
      </w:r>
    </w:p>
    <w:p w:rsidR="00444456" w:rsidRPr="00CE6899" w:rsidRDefault="00444456" w:rsidP="002B0678">
      <w:pPr>
        <w:pStyle w:val="Charakter"/>
        <w:rPr>
          <w:lang w:val="en-US"/>
        </w:rPr>
      </w:pPr>
      <w:r w:rsidRPr="00CE6899">
        <w:rPr>
          <w:lang w:val="en-US"/>
        </w:rPr>
        <w:t>Leader Squad Echo</w:t>
      </w:r>
    </w:p>
    <w:p w:rsidR="00444456" w:rsidRDefault="00444456" w:rsidP="002B0678">
      <w:pPr>
        <w:pStyle w:val="Beschreibung1"/>
      </w:pPr>
      <w:r>
        <w:t>Angespannte und hektische Sprechweise.</w:t>
      </w:r>
    </w:p>
    <w:p w:rsidR="00444456" w:rsidRDefault="00444456" w:rsidP="002B0678">
      <w:pPr>
        <w:pStyle w:val="Regie"/>
      </w:pPr>
      <w:r>
        <w:t>[über Funk – Der russische T-90 zerstört Victor 51.]</w:t>
      </w:r>
    </w:p>
    <w:p w:rsidR="00444456" w:rsidRDefault="00444456" w:rsidP="002B0678">
      <w:pPr>
        <w:pStyle w:val="Text"/>
      </w:pPr>
      <w:r>
        <w:t>(3-33) „Verdammte Scheiße, die Russen haben Vi</w:t>
      </w:r>
      <w:r>
        <w:t>c</w:t>
      </w:r>
      <w:r>
        <w:t>tor 51 vernichtet.“</w:t>
      </w:r>
    </w:p>
    <w:p w:rsidR="00444456" w:rsidRPr="00DA2FF4" w:rsidRDefault="00444456" w:rsidP="00DA2FF4">
      <w:pPr>
        <w:pStyle w:val="Charakter"/>
        <w:rPr>
          <w:lang w:val="en-US"/>
        </w:rPr>
      </w:pPr>
      <w:r w:rsidRPr="00DA2FF4">
        <w:rPr>
          <w:lang w:val="en-US"/>
        </w:rPr>
        <w:t xml:space="preserve">Holy shit, the russians destroyed Victor 51! </w:t>
      </w:r>
    </w:p>
    <w:p w:rsidR="00444456" w:rsidRPr="00A06139" w:rsidRDefault="00444456" w:rsidP="00A06139">
      <w:pPr>
        <w:pStyle w:val="Beschreibung2"/>
      </w:pPr>
      <w:r>
        <w:t>Überschwängliche, zynische Sprechweise.</w:t>
      </w:r>
    </w:p>
    <w:p w:rsidR="00444456" w:rsidRDefault="00444456" w:rsidP="00EB2E0C">
      <w:pPr>
        <w:pStyle w:val="Regie"/>
      </w:pPr>
      <w:r>
        <w:t>[über Funk – Victor 52 zerstört den feindlichen Panzer…]</w:t>
      </w:r>
    </w:p>
    <w:p w:rsidR="00444456" w:rsidRDefault="00444456" w:rsidP="002776B2">
      <w:pPr>
        <w:pStyle w:val="Text"/>
      </w:pPr>
      <w:r>
        <w:t>(3-34) „Yeah, nimm das, du Bastard!“</w:t>
      </w:r>
    </w:p>
    <w:p w:rsidR="00444456" w:rsidRPr="00DA2FF4" w:rsidRDefault="00444456" w:rsidP="00DA2FF4">
      <w:pPr>
        <w:pStyle w:val="Charakter"/>
      </w:pPr>
      <w:r>
        <w:t>Yeah,take that, Bitch!</w:t>
      </w:r>
    </w:p>
    <w:p w:rsidR="00444456" w:rsidRPr="00A22EE4" w:rsidRDefault="00444456" w:rsidP="00A22EE4">
      <w:pPr>
        <w:pStyle w:val="Beschreibung2"/>
      </w:pPr>
      <w:r>
        <w:t>Typisches, aufgeregtes Schreien während einer Schlacht.</w:t>
      </w:r>
    </w:p>
    <w:p w:rsidR="00444456" w:rsidRDefault="00444456" w:rsidP="003B35B4">
      <w:pPr>
        <w:pStyle w:val="Regie"/>
      </w:pPr>
      <w:r>
        <w:t>[über Funk – …es taucht jedoch ein zweiter T-90 auf und eliminiert den M1 Abrams.]</w:t>
      </w:r>
    </w:p>
    <w:p w:rsidR="00444456" w:rsidRDefault="00444456" w:rsidP="008C2B91">
      <w:pPr>
        <w:pStyle w:val="Text"/>
      </w:pPr>
      <w:r>
        <w:t>(3-35) „Gottverdammt! Rückzug! Rück…“</w:t>
      </w:r>
    </w:p>
    <w:p w:rsidR="00444456" w:rsidRPr="00DA2FF4" w:rsidRDefault="00444456" w:rsidP="00DA2FF4">
      <w:pPr>
        <w:pStyle w:val="Charakter"/>
      </w:pPr>
      <w:r>
        <w:t>Damn it, retreat! Rea..</w:t>
      </w:r>
    </w:p>
    <w:p w:rsidR="00444456" w:rsidRDefault="00444456" w:rsidP="008C2B91">
      <w:pPr>
        <w:pStyle w:val="Regie"/>
      </w:pPr>
      <w:r>
        <w:t>[Plötzlicher Abbruch der Funkverbindung, Rauschen (Soundeffekt).]</w:t>
      </w:r>
    </w:p>
    <w:p w:rsidR="00444456" w:rsidRDefault="00444456" w:rsidP="008C2B91">
      <w:pPr>
        <w:pStyle w:val="Charakter"/>
      </w:pPr>
      <w:r>
        <w:t>amerikanischer Pilot</w:t>
      </w:r>
    </w:p>
    <w:p w:rsidR="00444456" w:rsidRDefault="00444456" w:rsidP="00EE5645">
      <w:pPr>
        <w:pStyle w:val="Beschreibung1"/>
      </w:pPr>
      <w:r>
        <w:t>Ungehaltene und erboste Sprechweise.</w:t>
      </w:r>
    </w:p>
    <w:p w:rsidR="00444456" w:rsidRDefault="00444456" w:rsidP="00EE5645">
      <w:pPr>
        <w:pStyle w:val="Regie"/>
      </w:pPr>
      <w:r>
        <w:t>[über Funk – Der Apache verfolgt den Hind.]</w:t>
      </w:r>
    </w:p>
    <w:p w:rsidR="00444456" w:rsidRDefault="00444456" w:rsidP="00EE5645">
      <w:pPr>
        <w:pStyle w:val="Text"/>
      </w:pPr>
      <w:r>
        <w:t>(3-36) „Dafür werdet ihr büßen!“</w:t>
      </w:r>
    </w:p>
    <w:p w:rsidR="00444456" w:rsidRPr="00CE6899" w:rsidRDefault="00444456" w:rsidP="00DA2FF4">
      <w:pPr>
        <w:pStyle w:val="Charakter"/>
      </w:pPr>
      <w:r w:rsidRPr="00CE6899">
        <w:t>You’ll burn in hell for that!</w:t>
      </w:r>
    </w:p>
    <w:p w:rsidR="00444456" w:rsidRDefault="00444456" w:rsidP="00A017B0">
      <w:pPr>
        <w:pStyle w:val="Charakter"/>
      </w:pPr>
      <w:r>
        <w:t>russischer Pilot</w:t>
      </w:r>
    </w:p>
    <w:p w:rsidR="00444456" w:rsidRDefault="00444456" w:rsidP="00A017B0">
      <w:pPr>
        <w:pStyle w:val="Beschreibung1"/>
      </w:pPr>
      <w:r>
        <w:t>Spöttische, zynische Sprechweise.</w:t>
      </w:r>
    </w:p>
    <w:p w:rsidR="00444456" w:rsidRDefault="00444456" w:rsidP="00346828">
      <w:pPr>
        <w:pStyle w:val="Regie"/>
      </w:pPr>
      <w:r>
        <w:t>[russischer Akzent, über Funk – Der russische Helikopter dreht nach Nordosten ab.]</w:t>
      </w:r>
    </w:p>
    <w:p w:rsidR="00444456" w:rsidRDefault="00444456" w:rsidP="00346828">
      <w:pPr>
        <w:pStyle w:val="Text"/>
      </w:pPr>
      <w:r>
        <w:t>(3-37) „Hey, Pjotr, du alte Schlafmütze. Ich hab ‘nen Indianer am Heck kleben. Pack gefälligst die Pfeife aus und knips dem Apachen das Licht aus!“</w:t>
      </w:r>
    </w:p>
    <w:p w:rsidR="00444456" w:rsidRPr="00DA2FF4" w:rsidRDefault="00444456" w:rsidP="00DA2FF4">
      <w:pPr>
        <w:pStyle w:val="Charakter"/>
        <w:rPr>
          <w:lang w:val="en-US"/>
        </w:rPr>
      </w:pPr>
      <w:r w:rsidRPr="00DA2FF4">
        <w:rPr>
          <w:lang w:val="en-US"/>
        </w:rPr>
        <w:t>Hey Piotr you sluggard</w:t>
      </w:r>
      <w:r>
        <w:rPr>
          <w:lang w:val="en-US"/>
        </w:rPr>
        <w:t xml:space="preserve"> (lazy bastard)</w:t>
      </w:r>
      <w:r w:rsidRPr="00DA2FF4">
        <w:rPr>
          <w:lang w:val="en-US"/>
        </w:rPr>
        <w:t>, I got an Indian on my six</w:t>
      </w:r>
      <w:r>
        <w:rPr>
          <w:lang w:val="en-US"/>
        </w:rPr>
        <w:t>, would you be so kind and use your whistle to blow</w:t>
      </w:r>
      <w:r w:rsidRPr="00DA2FF4">
        <w:rPr>
          <w:lang w:val="en-US"/>
        </w:rPr>
        <w:t xml:space="preserve"> this Apaches</w:t>
      </w:r>
      <w:r>
        <w:rPr>
          <w:lang w:val="en-US"/>
        </w:rPr>
        <w:t>’</w:t>
      </w:r>
      <w:r w:rsidRPr="00DA2FF4">
        <w:rPr>
          <w:lang w:val="en-US"/>
        </w:rPr>
        <w:t xml:space="preserve"> lights out?</w:t>
      </w:r>
    </w:p>
    <w:p w:rsidR="00444456" w:rsidRDefault="00444456" w:rsidP="004E3F01">
      <w:pPr>
        <w:pStyle w:val="Charakter"/>
      </w:pPr>
      <w:r>
        <w:t>russischer Pionier</w:t>
      </w:r>
    </w:p>
    <w:p w:rsidR="00444456" w:rsidRDefault="00444456" w:rsidP="00C5141C">
      <w:pPr>
        <w:pStyle w:val="Beschreibung1"/>
      </w:pPr>
      <w:r>
        <w:t>Lockere und scherzhafte Sprechweise.</w:t>
      </w:r>
    </w:p>
    <w:p w:rsidR="00444456" w:rsidRDefault="00444456" w:rsidP="00C5141C">
      <w:pPr>
        <w:pStyle w:val="Regie"/>
      </w:pPr>
      <w:r>
        <w:t>[russischer Akzent, über Funk – Der russische und amer</w:t>
      </w:r>
      <w:r>
        <w:t>i</w:t>
      </w:r>
      <w:r>
        <w:t>kanische Helikopter fliegen dicht über die Gebäude hi</w:t>
      </w:r>
      <w:r>
        <w:t>n</w:t>
      </w:r>
      <w:r>
        <w:t>weg und gewinnen außerhalb der „Stadt“ wieder an H</w:t>
      </w:r>
      <w:r>
        <w:t>ö</w:t>
      </w:r>
      <w:r>
        <w:t>he.]</w:t>
      </w:r>
    </w:p>
    <w:p w:rsidR="00444456" w:rsidRDefault="00444456" w:rsidP="00EB0AA7">
      <w:pPr>
        <w:pStyle w:val="Text"/>
      </w:pPr>
      <w:r>
        <w:t>(3-38) „Haha, dann spiel einfach den Köder, ich e</w:t>
      </w:r>
      <w:r>
        <w:t>r</w:t>
      </w:r>
      <w:r>
        <w:t>ledige den Rest!“</w:t>
      </w:r>
    </w:p>
    <w:p w:rsidR="00444456" w:rsidRPr="002E4D24" w:rsidRDefault="00444456" w:rsidP="00DA2FF4">
      <w:pPr>
        <w:pStyle w:val="Charakter"/>
        <w:rPr>
          <w:lang w:val="en-US"/>
        </w:rPr>
      </w:pPr>
      <w:r w:rsidRPr="002E4D24">
        <w:rPr>
          <w:lang w:val="en-US"/>
        </w:rPr>
        <w:t>Haha, then be my bait, I’ll do the rest.</w:t>
      </w:r>
    </w:p>
    <w:p w:rsidR="00444456" w:rsidRDefault="00444456" w:rsidP="009B59EF">
      <w:pPr>
        <w:pStyle w:val="Regie"/>
      </w:pPr>
      <w:r>
        <w:t>[russischer Akzent, über Funk – Der russische Pionier holt den AH-64 vom Himmel.]</w:t>
      </w:r>
    </w:p>
    <w:p w:rsidR="00444456" w:rsidRDefault="00444456" w:rsidP="00BF042E">
      <w:pPr>
        <w:pStyle w:val="Text"/>
      </w:pPr>
      <w:r>
        <w:t>(3-39) „Wuuuuuuuuuuuu… und boom!“</w:t>
      </w:r>
    </w:p>
    <w:p w:rsidR="00444456" w:rsidRPr="002E4D24" w:rsidRDefault="00444456" w:rsidP="002E4D24">
      <w:pPr>
        <w:pStyle w:val="Charakter"/>
      </w:pPr>
      <w:r>
        <w:t>Wohoooo..and BOOM!</w:t>
      </w:r>
    </w:p>
    <w:p w:rsidR="00444456" w:rsidRDefault="00444456" w:rsidP="00DB0BE2">
      <w:pPr>
        <w:pStyle w:val="Charakter"/>
      </w:pPr>
      <w:r>
        <w:t>russischer Pilot</w:t>
      </w:r>
    </w:p>
    <w:p w:rsidR="00444456" w:rsidRDefault="00444456" w:rsidP="00DB0BE2">
      <w:pPr>
        <w:pStyle w:val="Beschreibung1"/>
      </w:pPr>
      <w:r>
        <w:t>Spöttische, zynische Sprechweise.</w:t>
      </w:r>
    </w:p>
    <w:p w:rsidR="00444456" w:rsidRPr="001F7E5F" w:rsidRDefault="00444456" w:rsidP="001F7E5F">
      <w:pPr>
        <w:pStyle w:val="Regie"/>
      </w:pPr>
      <w:r>
        <w:t>[russischer Akzent, über Funk – Der Hind dreht sich um 180°, die Trümmer des zerstörten AH-64 fallen zu Boden.]</w:t>
      </w:r>
    </w:p>
    <w:p w:rsidR="00444456" w:rsidRDefault="00444456" w:rsidP="00BF042E">
      <w:pPr>
        <w:pStyle w:val="Text"/>
      </w:pPr>
      <w:r>
        <w:t xml:space="preserve">(3-40) „Yippie-Kay-Yay, Motherfucker!“  </w:t>
      </w:r>
    </w:p>
    <w:p w:rsidR="00444456" w:rsidRDefault="00444456" w:rsidP="002E2E26">
      <w:pPr>
        <w:pStyle w:val="Charakter"/>
      </w:pPr>
      <w:r>
        <w:t>russischer Scharfschütze</w:t>
      </w:r>
    </w:p>
    <w:p w:rsidR="00444456" w:rsidRDefault="00444456" w:rsidP="002E2E26">
      <w:pPr>
        <w:pStyle w:val="Beschreibung1"/>
      </w:pPr>
      <w:r>
        <w:t>Ruhige und leicht flüsternde Sprechweise (zu sich selbst spr</w:t>
      </w:r>
      <w:r>
        <w:t>e</w:t>
      </w:r>
      <w:r>
        <w:t>chend).</w:t>
      </w:r>
    </w:p>
    <w:p w:rsidR="00444456" w:rsidRDefault="00444456" w:rsidP="002E2E26">
      <w:pPr>
        <w:pStyle w:val="Regie"/>
      </w:pPr>
      <w:r>
        <w:t>[russischer Akzent – Blick durch das Zielfernrohr des russ</w:t>
      </w:r>
      <w:r>
        <w:t>i</w:t>
      </w:r>
      <w:r>
        <w:t>schen Scharfschützen.]</w:t>
      </w:r>
    </w:p>
    <w:p w:rsidR="00444456" w:rsidRDefault="00444456" w:rsidP="002E2E26">
      <w:pPr>
        <w:pStyle w:val="Text"/>
      </w:pPr>
      <w:r>
        <w:t>(3-41) „Wo hast du dich verkrochen? Na, zeig dich schon. – Ah, hab dich!“</w:t>
      </w:r>
    </w:p>
    <w:p w:rsidR="00444456" w:rsidRPr="002E4D24" w:rsidRDefault="00444456" w:rsidP="002E4D24">
      <w:pPr>
        <w:pStyle w:val="Charakter"/>
        <w:rPr>
          <w:lang w:val="en-US"/>
        </w:rPr>
      </w:pPr>
      <w:r w:rsidRPr="002E4D24">
        <w:rPr>
          <w:lang w:val="en-US"/>
        </w:rPr>
        <w:t>„Kitty kitty, where do you hide?</w:t>
      </w:r>
      <w:r>
        <w:rPr>
          <w:lang w:val="en-US"/>
        </w:rPr>
        <w:t xml:space="preserve"> C’mon,show your face. – ah – gotcha!</w:t>
      </w:r>
    </w:p>
    <w:p w:rsidR="00444456" w:rsidRDefault="00444456" w:rsidP="0017148B">
      <w:pPr>
        <w:pStyle w:val="Charakter"/>
      </w:pPr>
      <w:r>
        <w:t>Major Boyd</w:t>
      </w:r>
    </w:p>
    <w:p w:rsidR="00444456" w:rsidRDefault="00444456" w:rsidP="0017148B">
      <w:pPr>
        <w:pStyle w:val="Beschreibung1"/>
      </w:pPr>
      <w:r>
        <w:t>Überraschte und etwas panische Sprechweise (zu sich selbst sprechend).</w:t>
      </w:r>
    </w:p>
    <w:p w:rsidR="00444456" w:rsidRDefault="00444456" w:rsidP="00B177B4">
      <w:pPr>
        <w:pStyle w:val="Regie"/>
      </w:pPr>
      <w:r>
        <w:t>[Major Boyd dreht sich nach rechts zu David Pressmans Leiche.</w:t>
      </w:r>
    </w:p>
    <w:p w:rsidR="00444456" w:rsidRDefault="00444456" w:rsidP="00FD3AA7">
      <w:pPr>
        <w:pStyle w:val="Text"/>
      </w:pPr>
      <w:r>
        <w:t>(3-42) „Scheiße, es ist aus!“</w:t>
      </w:r>
    </w:p>
    <w:p w:rsidR="00444456" w:rsidRPr="002E4D24" w:rsidRDefault="00444456" w:rsidP="002E4D24">
      <w:pPr>
        <w:pStyle w:val="Charakter"/>
      </w:pPr>
      <w:r>
        <w:t>Damn, it’s over.</w:t>
      </w:r>
    </w:p>
    <w:p w:rsidR="00444456" w:rsidRDefault="00444456" w:rsidP="00A17834">
      <w:pPr>
        <w:pStyle w:val="Charakter"/>
      </w:pPr>
      <w:r>
        <w:t>Robert Thompson</w:t>
      </w:r>
    </w:p>
    <w:p w:rsidR="00444456" w:rsidRDefault="00444456" w:rsidP="00A17834">
      <w:pPr>
        <w:pStyle w:val="Beschreibung1"/>
      </w:pPr>
      <w:r>
        <w:t>Spricht mit einer gewissen Gleichgültigkeit im Angesicht des Todes.</w:t>
      </w:r>
    </w:p>
    <w:p w:rsidR="00444456" w:rsidRDefault="00444456" w:rsidP="00016079">
      <w:pPr>
        <w:pStyle w:val="Regie"/>
      </w:pPr>
      <w:r>
        <w:t>[Robert Thompson blickt durch sein Zielfernrohr, als vor ihm plötzlich der russische Helikopter auftaucht.]</w:t>
      </w:r>
    </w:p>
    <w:p w:rsidR="00444456" w:rsidRDefault="00444456" w:rsidP="00016079">
      <w:pPr>
        <w:pStyle w:val="Text"/>
      </w:pPr>
      <w:r>
        <w:t>(3-43) „Oh shit!“</w:t>
      </w:r>
    </w:p>
    <w:p w:rsidR="00444456" w:rsidRDefault="00444456" w:rsidP="00FD3F52">
      <w:pPr>
        <w:pStyle w:val="Regie"/>
      </w:pPr>
      <w:r>
        <w:t>[Thompson senkt das Gewehr.]</w:t>
      </w:r>
    </w:p>
    <w:p w:rsidR="00444456" w:rsidRDefault="00444456" w:rsidP="00FD3F52">
      <w:pPr>
        <w:pStyle w:val="Text"/>
      </w:pPr>
      <w:r>
        <w:t>(3-44) „Game Over!“</w:t>
      </w:r>
    </w:p>
    <w:p w:rsidR="00444456" w:rsidRDefault="00444456" w:rsidP="009C0CB8">
      <w:pPr>
        <w:pStyle w:val="Charakter"/>
      </w:pPr>
    </w:p>
    <w:p w:rsidR="00444456" w:rsidRDefault="00444456" w:rsidP="009C0CB8">
      <w:pPr>
        <w:pStyle w:val="Charakter"/>
      </w:pPr>
      <w:r>
        <w:t>Verschiedene amerikanische Soldaten</w:t>
      </w:r>
    </w:p>
    <w:p w:rsidR="00444456" w:rsidRDefault="00444456" w:rsidP="005706E2">
      <w:pPr>
        <w:pStyle w:val="Beschreibung1"/>
      </w:pPr>
      <w:r>
        <w:t>Aufgeregtes und verzweifeltes Schreien während einer Schlacht.</w:t>
      </w:r>
    </w:p>
    <w:p w:rsidR="00444456" w:rsidRDefault="00444456" w:rsidP="005706E2">
      <w:pPr>
        <w:pStyle w:val="Regie"/>
      </w:pPr>
      <w:r>
        <w:t>[Die katastrophale Niederlage der Amerikaner wird mit einer Reihe von Einstellungen (Shots) deutlich gemacht. Bilder, Musik und Stimmen sollen dabei die emotionale Dramatik der gescheiterten Offensive für den Zuschauer greifbar machen und ihn berühren. Dem Betrachter we</w:t>
      </w:r>
      <w:r>
        <w:t>r</w:t>
      </w:r>
      <w:r>
        <w:t>den noch einmal die einzelnen Stationen des Angriffs vor Augen geführt. Der Soundtrack unterstützt die Tragik des Geschehens mit seiner melancholischen Melodie, während das verzweifelte Wehgeschrei der Soldaten die schwerm</w:t>
      </w:r>
      <w:r>
        <w:t>ü</w:t>
      </w:r>
      <w:r>
        <w:t>tige Atmosphäre vollendet.]</w:t>
      </w:r>
    </w:p>
    <w:p w:rsidR="00444456" w:rsidRDefault="00444456" w:rsidP="00B3657F">
      <w:pPr>
        <w:pStyle w:val="Text"/>
      </w:pPr>
      <w:r>
        <w:t>(3-45) „Feindkontakt! Feindkontakt!“</w:t>
      </w:r>
    </w:p>
    <w:p w:rsidR="00444456" w:rsidRPr="002E4D24" w:rsidRDefault="00444456" w:rsidP="002E4D24">
      <w:pPr>
        <w:pStyle w:val="Charakter"/>
      </w:pPr>
      <w:r>
        <w:t>Contact! Contact!</w:t>
      </w:r>
    </w:p>
    <w:p w:rsidR="00444456" w:rsidRDefault="00444456" w:rsidP="00C1297B">
      <w:pPr>
        <w:pStyle w:val="Text"/>
      </w:pPr>
      <w:r>
        <w:t>(3-46) „Wir werden angegriffen!“</w:t>
      </w:r>
    </w:p>
    <w:p w:rsidR="00444456" w:rsidRPr="002E4D24" w:rsidRDefault="00444456" w:rsidP="002E4D24">
      <w:pPr>
        <w:pStyle w:val="Charakter"/>
      </w:pPr>
      <w:r>
        <w:t>Under attack!</w:t>
      </w:r>
    </w:p>
    <w:p w:rsidR="00444456" w:rsidRDefault="00444456" w:rsidP="00C1297B">
      <w:pPr>
        <w:pStyle w:val="Text"/>
      </w:pPr>
      <w:r>
        <w:t>(3-47) „Stehen unter schwerem Beschuss!“</w:t>
      </w:r>
    </w:p>
    <w:p w:rsidR="00444456" w:rsidRPr="00CE6899" w:rsidRDefault="00444456" w:rsidP="002E4D24">
      <w:pPr>
        <w:pStyle w:val="Charakter"/>
        <w:rPr>
          <w:lang w:val="en-US"/>
        </w:rPr>
      </w:pPr>
      <w:r w:rsidRPr="00CE6899">
        <w:rPr>
          <w:lang w:val="en-US"/>
        </w:rPr>
        <w:t>Heavy fire incoming!</w:t>
      </w:r>
    </w:p>
    <w:p w:rsidR="00444456" w:rsidRPr="00CE6899" w:rsidRDefault="00444456" w:rsidP="00C1297B">
      <w:pPr>
        <w:pStyle w:val="Text"/>
        <w:rPr>
          <w:lang w:val="en-US"/>
        </w:rPr>
      </w:pPr>
      <w:r w:rsidRPr="00CE6899">
        <w:rPr>
          <w:lang w:val="en-US"/>
        </w:rPr>
        <w:t>(3-48) „Geht in Deckung!“</w:t>
      </w:r>
    </w:p>
    <w:p w:rsidR="00444456" w:rsidRPr="002E4D24" w:rsidRDefault="00444456" w:rsidP="002E4D24">
      <w:pPr>
        <w:pStyle w:val="Charakter"/>
      </w:pPr>
      <w:r>
        <w:t>Take cooover!</w:t>
      </w:r>
    </w:p>
    <w:p w:rsidR="00444456" w:rsidRDefault="00444456" w:rsidP="00C1297B">
      <w:pPr>
        <w:pStyle w:val="Text"/>
      </w:pPr>
      <w:r>
        <w:t>(3-49) „Brauchen einen Sani!“</w:t>
      </w:r>
    </w:p>
    <w:p w:rsidR="00444456" w:rsidRPr="002E4D24" w:rsidRDefault="00444456" w:rsidP="002E4D24">
      <w:pPr>
        <w:pStyle w:val="Charakter"/>
      </w:pPr>
      <w:r>
        <w:t>We need a medic!</w:t>
      </w:r>
    </w:p>
    <w:p w:rsidR="00444456" w:rsidRDefault="00444456" w:rsidP="0032283F">
      <w:pPr>
        <w:pStyle w:val="Text"/>
      </w:pPr>
      <w:r>
        <w:t>(3-50) „Können die Position nicht länger halten!“</w:t>
      </w:r>
    </w:p>
    <w:p w:rsidR="00444456" w:rsidRPr="00CE6899" w:rsidRDefault="00444456" w:rsidP="002E4D24">
      <w:pPr>
        <w:pStyle w:val="Charakter"/>
        <w:rPr>
          <w:lang w:val="en-US"/>
        </w:rPr>
      </w:pPr>
      <w:r w:rsidRPr="00CE6899">
        <w:rPr>
          <w:lang w:val="en-US"/>
        </w:rPr>
        <w:t>Can’t hold position!</w:t>
      </w:r>
    </w:p>
    <w:p w:rsidR="00444456" w:rsidRPr="00CE6899" w:rsidRDefault="00444456" w:rsidP="004574DD">
      <w:pPr>
        <w:pStyle w:val="Text"/>
        <w:rPr>
          <w:lang w:val="en-US"/>
        </w:rPr>
      </w:pPr>
      <w:r w:rsidRPr="00CE6899">
        <w:rPr>
          <w:lang w:val="en-US"/>
        </w:rPr>
        <w:t>(3-51) „Rückzug! Rückzug!“</w:t>
      </w:r>
    </w:p>
    <w:p w:rsidR="00444456" w:rsidRPr="002E4D24" w:rsidRDefault="00444456" w:rsidP="002E4D24">
      <w:pPr>
        <w:pStyle w:val="Charakter"/>
      </w:pPr>
      <w:r w:rsidRPr="00CE6899">
        <w:rPr>
          <w:lang w:val="en-US"/>
        </w:rPr>
        <w:t xml:space="preserve">Retreat! </w:t>
      </w:r>
      <w:r>
        <w:t>Retreat!</w:t>
      </w:r>
    </w:p>
    <w:p w:rsidR="00444456" w:rsidRDefault="00444456" w:rsidP="004574DD">
      <w:pPr>
        <w:pStyle w:val="Charakter"/>
      </w:pPr>
    </w:p>
    <w:p w:rsidR="00444456" w:rsidRDefault="00444456" w:rsidP="004574DD">
      <w:pPr>
        <w:pStyle w:val="Charakter"/>
      </w:pPr>
      <w:r>
        <w:t>Valentin Komarov</w:t>
      </w:r>
    </w:p>
    <w:p w:rsidR="00444456" w:rsidRDefault="00444456" w:rsidP="00B52F3D">
      <w:pPr>
        <w:pStyle w:val="Beschreibung1"/>
      </w:pPr>
      <w:r>
        <w:t>Normale Tonlage und Sprechweise.</w:t>
      </w:r>
    </w:p>
    <w:p w:rsidR="00444456" w:rsidRDefault="00444456" w:rsidP="007E3FE0">
      <w:pPr>
        <w:pStyle w:val="Regie"/>
      </w:pPr>
      <w:r>
        <w:t>[russischer Akzent, über Funk – Zwei brennende Panze</w:t>
      </w:r>
      <w:r>
        <w:t>r</w:t>
      </w:r>
      <w:r>
        <w:t>wracks der linken Flanke werden gezeigt, im Hintergrund die strahlende Mittagssonne.]</w:t>
      </w:r>
    </w:p>
    <w:p w:rsidR="00444456" w:rsidRDefault="00444456" w:rsidP="005A1C0A">
      <w:pPr>
        <w:pStyle w:val="Text"/>
      </w:pPr>
      <w:r>
        <w:t>(3-52) „Hier ist Valentin, Dimitri, bitte kommen.“</w:t>
      </w:r>
    </w:p>
    <w:p w:rsidR="00444456" w:rsidRPr="002E4D24" w:rsidRDefault="00444456" w:rsidP="002E4D24">
      <w:pPr>
        <w:pStyle w:val="Charakter"/>
        <w:rPr>
          <w:lang w:val="en-US"/>
        </w:rPr>
      </w:pPr>
      <w:r w:rsidRPr="002E4D24">
        <w:rPr>
          <w:lang w:val="en-US"/>
        </w:rPr>
        <w:t>This is Valentin for Dimitri.</w:t>
      </w:r>
    </w:p>
    <w:p w:rsidR="00444456" w:rsidRDefault="00444456" w:rsidP="00EC4193">
      <w:pPr>
        <w:pStyle w:val="Charakter"/>
      </w:pPr>
      <w:r>
        <w:t>Dimitri Tarassow</w:t>
      </w:r>
    </w:p>
    <w:p w:rsidR="00444456" w:rsidRPr="00EC4193" w:rsidRDefault="00444456" w:rsidP="00EC4193">
      <w:pPr>
        <w:pStyle w:val="Beschreibung1"/>
      </w:pPr>
      <w:r>
        <w:t>Lockere und scherzhafte Sprechweise.</w:t>
      </w:r>
    </w:p>
    <w:p w:rsidR="00444456" w:rsidRDefault="00444456" w:rsidP="00B52F3D">
      <w:pPr>
        <w:pStyle w:val="Regie"/>
      </w:pPr>
      <w:r>
        <w:t>[russischer Akzent, über Funk – Der MI-24 Hind ist in ein</w:t>
      </w:r>
      <w:r>
        <w:t>i</w:t>
      </w:r>
      <w:r>
        <w:t>ger Distanz von rechts vor einer Hügellandschaft zu s</w:t>
      </w:r>
      <w:r>
        <w:t>e</w:t>
      </w:r>
      <w:r>
        <w:t>hen.]</w:t>
      </w:r>
    </w:p>
    <w:p w:rsidR="00444456" w:rsidRDefault="00444456" w:rsidP="003826D6">
      <w:pPr>
        <w:pStyle w:val="Text"/>
      </w:pPr>
      <w:r>
        <w:t>(3-53) „Hey, Valentin, du lebst ja noch! [lacht] Du bringst hoffentlich gute Neuigkeiten?“</w:t>
      </w:r>
    </w:p>
    <w:p w:rsidR="00444456" w:rsidRPr="002E4D24" w:rsidRDefault="00444456" w:rsidP="002E4D24">
      <w:pPr>
        <w:pStyle w:val="Charakter"/>
        <w:rPr>
          <w:lang w:val="en-US"/>
        </w:rPr>
      </w:pPr>
      <w:r w:rsidRPr="002E4D24">
        <w:rPr>
          <w:lang w:val="en-US"/>
        </w:rPr>
        <w:t>Hey valentin, you motherfucker are still alive.</w:t>
      </w:r>
      <w:r>
        <w:rPr>
          <w:lang w:val="en-US"/>
        </w:rPr>
        <w:t>I hope you’ve got some good news for me?</w:t>
      </w:r>
    </w:p>
    <w:p w:rsidR="00444456" w:rsidRDefault="00444456" w:rsidP="008B27A1">
      <w:pPr>
        <w:pStyle w:val="Charakter"/>
      </w:pPr>
      <w:r>
        <w:t>Valentin Komarow</w:t>
      </w:r>
    </w:p>
    <w:p w:rsidR="00444456" w:rsidRDefault="00444456" w:rsidP="008B27A1">
      <w:pPr>
        <w:pStyle w:val="Beschreibung1"/>
      </w:pPr>
      <w:r>
        <w:t>Lockere und scherzhafte Sprechweise.</w:t>
      </w:r>
    </w:p>
    <w:p w:rsidR="00444456" w:rsidRDefault="00444456" w:rsidP="008B27A1">
      <w:pPr>
        <w:pStyle w:val="Regie"/>
      </w:pPr>
      <w:r>
        <w:t>[russischer Akzent, über Funk – Nahaufnahme des Heliko</w:t>
      </w:r>
      <w:r>
        <w:t>p</w:t>
      </w:r>
      <w:r>
        <w:t>ters von rechts, Dimitri ist zu sehen.]</w:t>
      </w:r>
    </w:p>
    <w:p w:rsidR="00444456" w:rsidRDefault="00444456" w:rsidP="00DC00BA">
      <w:pPr>
        <w:pStyle w:val="Text"/>
      </w:pPr>
      <w:r>
        <w:t>(3-54) „Aber klar doch. Die Mission war ein voller Erfolg. Den Amis haben wir’s gezeigt.“</w:t>
      </w:r>
    </w:p>
    <w:p w:rsidR="00444456" w:rsidRPr="002E4D24" w:rsidRDefault="00444456" w:rsidP="002E4D24">
      <w:pPr>
        <w:pStyle w:val="Charakter"/>
        <w:rPr>
          <w:lang w:val="en-US"/>
        </w:rPr>
      </w:pPr>
      <w:r w:rsidRPr="002E4D24">
        <w:rPr>
          <w:lang w:val="en-US"/>
        </w:rPr>
        <w:t>Sure.Missio</w:t>
      </w:r>
      <w:r>
        <w:rPr>
          <w:lang w:val="en-US"/>
        </w:rPr>
        <w:t>n was very successfull, we beat the Americans.</w:t>
      </w:r>
    </w:p>
    <w:p w:rsidR="00444456" w:rsidRDefault="00444456" w:rsidP="00DC00BA">
      <w:pPr>
        <w:pStyle w:val="Charakter"/>
      </w:pPr>
      <w:r>
        <w:t>Dimitri Tarassow</w:t>
      </w:r>
    </w:p>
    <w:p w:rsidR="00444456" w:rsidRDefault="00444456" w:rsidP="00DC00BA">
      <w:pPr>
        <w:pStyle w:val="Beschreibung1"/>
      </w:pPr>
      <w:r>
        <w:t>Normale Tonlage und Sprechweise.</w:t>
      </w:r>
    </w:p>
    <w:p w:rsidR="00444456" w:rsidRDefault="00444456" w:rsidP="00DC00BA">
      <w:pPr>
        <w:pStyle w:val="Regie"/>
      </w:pPr>
      <w:r>
        <w:t>[russischer Akzent, über Funk – Erneut ist der Hubschra</w:t>
      </w:r>
      <w:r>
        <w:t>u</w:t>
      </w:r>
      <w:r>
        <w:t>ber aus einiger Distanz zu sehen.]</w:t>
      </w:r>
    </w:p>
    <w:p w:rsidR="00444456" w:rsidRDefault="00444456" w:rsidP="0042212D">
      <w:pPr>
        <w:pStyle w:val="Text"/>
      </w:pPr>
      <w:r>
        <w:t>(3-55) „Und was ist mit Boyd?“</w:t>
      </w:r>
    </w:p>
    <w:p w:rsidR="00444456" w:rsidRPr="00CE6899" w:rsidRDefault="00444456" w:rsidP="002E4D24">
      <w:pPr>
        <w:pStyle w:val="Charakter"/>
        <w:rPr>
          <w:lang w:val="en-US"/>
        </w:rPr>
      </w:pPr>
      <w:r w:rsidRPr="00CE6899">
        <w:rPr>
          <w:lang w:val="en-US"/>
        </w:rPr>
        <w:t>And what about Boyd?</w:t>
      </w:r>
    </w:p>
    <w:p w:rsidR="00444456" w:rsidRPr="00CE6899" w:rsidRDefault="00444456" w:rsidP="00582A66">
      <w:pPr>
        <w:pStyle w:val="Charakter"/>
        <w:rPr>
          <w:lang w:val="en-US"/>
        </w:rPr>
      </w:pPr>
      <w:r w:rsidRPr="00CE6899">
        <w:rPr>
          <w:lang w:val="en-US"/>
        </w:rPr>
        <w:t>Valentin Komarow</w:t>
      </w:r>
    </w:p>
    <w:p w:rsidR="00444456" w:rsidRDefault="00444456" w:rsidP="00582A66">
      <w:pPr>
        <w:pStyle w:val="Beschreibung1"/>
      </w:pPr>
      <w:r>
        <w:t>Normale Tonlage und Sprechweise.</w:t>
      </w:r>
    </w:p>
    <w:p w:rsidR="00444456" w:rsidRDefault="00444456" w:rsidP="00582A66">
      <w:pPr>
        <w:pStyle w:val="Regie"/>
      </w:pPr>
      <w:r>
        <w:t>[russischer Akzent, über Funk]</w:t>
      </w:r>
    </w:p>
    <w:p w:rsidR="00444456" w:rsidRDefault="00444456" w:rsidP="00582A66">
      <w:pPr>
        <w:pStyle w:val="Text"/>
      </w:pPr>
      <w:r>
        <w:t>(3-56) „Neutralisiert!“</w:t>
      </w:r>
    </w:p>
    <w:p w:rsidR="00444456" w:rsidRPr="002E4D24" w:rsidRDefault="00444456" w:rsidP="002E4D24">
      <w:pPr>
        <w:pStyle w:val="Charakter"/>
      </w:pPr>
      <w:r>
        <w:t>„Neutralized!“</w:t>
      </w:r>
    </w:p>
    <w:p w:rsidR="00444456" w:rsidRDefault="00444456" w:rsidP="00253533">
      <w:pPr>
        <w:pStyle w:val="Charakter"/>
      </w:pPr>
      <w:r>
        <w:t>Dimitri Tarassow</w:t>
      </w:r>
    </w:p>
    <w:p w:rsidR="00444456" w:rsidRDefault="00444456" w:rsidP="00253533">
      <w:pPr>
        <w:pStyle w:val="Beschreibung1"/>
      </w:pPr>
      <w:r>
        <w:t>Normale Tonlage und Sprechweise.</w:t>
      </w:r>
    </w:p>
    <w:p w:rsidR="00444456" w:rsidRDefault="00444456" w:rsidP="00253533">
      <w:pPr>
        <w:pStyle w:val="Regie"/>
      </w:pPr>
      <w:r>
        <w:t>[russischer Akzent, über Funk]</w:t>
      </w:r>
    </w:p>
    <w:p w:rsidR="00444456" w:rsidRDefault="00444456" w:rsidP="00253533">
      <w:pPr>
        <w:pStyle w:val="Text"/>
      </w:pPr>
      <w:r>
        <w:t>(3-57) „Alles klar, danke!“</w:t>
      </w:r>
    </w:p>
    <w:p w:rsidR="00444456" w:rsidRPr="002E4D24" w:rsidRDefault="00444456" w:rsidP="002E4D24">
      <w:pPr>
        <w:pStyle w:val="Charakter"/>
      </w:pPr>
      <w:r>
        <w:t>All right, thank you!</w:t>
      </w:r>
    </w:p>
    <w:p w:rsidR="00444456" w:rsidRPr="00730D17" w:rsidRDefault="00444456" w:rsidP="00730D17">
      <w:pPr>
        <w:pStyle w:val="Regie"/>
      </w:pPr>
      <w:r>
        <w:t>[russischer Akzent, über Bordfunk – Der Hind ist in einer Nahaufnahme seitlich von vorn rechts zu sehen.]</w:t>
      </w:r>
    </w:p>
    <w:p w:rsidR="00444456" w:rsidRDefault="00444456" w:rsidP="00253533">
      <w:pPr>
        <w:pStyle w:val="Text"/>
      </w:pPr>
      <w:r>
        <w:t>(3-58) „Sergej, wir haben’s geschafft. Die Amis sind erledigt.“</w:t>
      </w:r>
    </w:p>
    <w:p w:rsidR="00444456" w:rsidRPr="002E4D24" w:rsidRDefault="00444456" w:rsidP="002E4D24">
      <w:pPr>
        <w:pStyle w:val="Charakter"/>
        <w:rPr>
          <w:lang w:val="en-US"/>
        </w:rPr>
      </w:pPr>
      <w:r w:rsidRPr="002E4D24">
        <w:rPr>
          <w:lang w:val="en-US"/>
        </w:rPr>
        <w:t>Sergej, we did it, the Americans are (fucking) done.</w:t>
      </w:r>
    </w:p>
    <w:p w:rsidR="00444456" w:rsidRDefault="00444456" w:rsidP="00F340D4">
      <w:pPr>
        <w:pStyle w:val="Charakter"/>
      </w:pPr>
      <w:r>
        <w:t>Sergej Wolkow</w:t>
      </w:r>
    </w:p>
    <w:p w:rsidR="00444456" w:rsidRDefault="00444456" w:rsidP="00F340D4">
      <w:pPr>
        <w:pStyle w:val="Beschreibung1"/>
      </w:pPr>
      <w:r>
        <w:t>Spricht mit leicht angespannter Tonlage.</w:t>
      </w:r>
    </w:p>
    <w:p w:rsidR="00444456" w:rsidRDefault="00444456" w:rsidP="00F340D4">
      <w:pPr>
        <w:pStyle w:val="Regie"/>
      </w:pPr>
      <w:r>
        <w:t>[russischer Akzent, über Bordfunk]</w:t>
      </w:r>
    </w:p>
    <w:p w:rsidR="00444456" w:rsidRDefault="00444456" w:rsidP="00D35930">
      <w:pPr>
        <w:pStyle w:val="Text"/>
      </w:pPr>
      <w:r>
        <w:t>(3-59) „Ja, vorerst!“</w:t>
      </w:r>
    </w:p>
    <w:p w:rsidR="00444456" w:rsidRPr="002E4D24" w:rsidRDefault="00444456" w:rsidP="002E4D24">
      <w:pPr>
        <w:pStyle w:val="Charakter"/>
      </w:pPr>
      <w:r>
        <w:t>Yeah, for now.</w:t>
      </w:r>
    </w:p>
    <w:p w:rsidR="00444456" w:rsidRDefault="00444456" w:rsidP="00B56A7D">
      <w:pPr>
        <w:pStyle w:val="Charakter"/>
      </w:pPr>
      <w:r>
        <w:t>Dimitri Tarassow</w:t>
      </w:r>
    </w:p>
    <w:p w:rsidR="00444456" w:rsidRDefault="00444456" w:rsidP="00B56A7D">
      <w:pPr>
        <w:pStyle w:val="Beschreibung1"/>
      </w:pPr>
      <w:r>
        <w:t>Fragende und etwas verwirrte Sprechweise.</w:t>
      </w:r>
    </w:p>
    <w:p w:rsidR="00444456" w:rsidRDefault="00444456" w:rsidP="00ED7E3D">
      <w:pPr>
        <w:pStyle w:val="Regie"/>
      </w:pPr>
      <w:r>
        <w:t>[russischer Akzent, über Bordfunk – Die Kamera schwenkt um den Hind herum, von vorn rechts nach links.]</w:t>
      </w:r>
    </w:p>
    <w:p w:rsidR="00444456" w:rsidRPr="00CE6899" w:rsidRDefault="00444456" w:rsidP="00905252">
      <w:pPr>
        <w:pStyle w:val="Text"/>
        <w:rPr>
          <w:lang w:val="en-US"/>
        </w:rPr>
      </w:pPr>
      <w:r w:rsidRPr="00CE6899">
        <w:rPr>
          <w:lang w:val="en-US"/>
        </w:rPr>
        <w:t>(3-60) „Wie meinst du das?“</w:t>
      </w:r>
    </w:p>
    <w:p w:rsidR="00444456" w:rsidRPr="002E4D24" w:rsidRDefault="00444456" w:rsidP="002E4D24">
      <w:pPr>
        <w:pStyle w:val="Charakter"/>
        <w:rPr>
          <w:lang w:val="en-US"/>
        </w:rPr>
      </w:pPr>
      <w:r w:rsidRPr="002E4D24">
        <w:rPr>
          <w:lang w:val="en-US"/>
        </w:rPr>
        <w:t>What are you talking about?</w:t>
      </w:r>
    </w:p>
    <w:p w:rsidR="00444456" w:rsidRDefault="00444456" w:rsidP="00905252">
      <w:pPr>
        <w:pStyle w:val="Charakter"/>
      </w:pPr>
      <w:r>
        <w:t>Sergej Wolkow</w:t>
      </w:r>
    </w:p>
    <w:p w:rsidR="00444456" w:rsidRDefault="00444456" w:rsidP="00905252">
      <w:pPr>
        <w:pStyle w:val="Beschreibung1"/>
      </w:pPr>
    </w:p>
    <w:p w:rsidR="00444456" w:rsidRDefault="00444456" w:rsidP="00905252">
      <w:pPr>
        <w:pStyle w:val="Regie"/>
      </w:pPr>
      <w:r>
        <w:t>[russischer Akzent, über Bordfunk]</w:t>
      </w:r>
    </w:p>
    <w:p w:rsidR="00444456" w:rsidRDefault="00444456" w:rsidP="00905252">
      <w:pPr>
        <w:pStyle w:val="Text"/>
      </w:pPr>
      <w:r>
        <w:t>(3-61) „Die Amerikaner werden zurückkommen.“</w:t>
      </w:r>
    </w:p>
    <w:p w:rsidR="00444456" w:rsidRPr="00CE6899" w:rsidRDefault="00444456" w:rsidP="002E4D24">
      <w:pPr>
        <w:pStyle w:val="Charakter"/>
      </w:pPr>
      <w:r w:rsidRPr="00CE6899">
        <w:t>The Americans will be back.</w:t>
      </w:r>
    </w:p>
    <w:p w:rsidR="00444456" w:rsidRDefault="00444456" w:rsidP="00905252">
      <w:pPr>
        <w:pStyle w:val="Regie"/>
      </w:pPr>
      <w:r>
        <w:t>[russischer Akzent, über Bordfunk – Der Hind ist in einer Nahaufnahme seitlich von hinten rechts zu sehen und „verschwindet“ anschließend nach unten aus dem Bild.]</w:t>
      </w:r>
    </w:p>
    <w:p w:rsidR="00444456" w:rsidRPr="00CE6899" w:rsidRDefault="00444456" w:rsidP="00905252">
      <w:pPr>
        <w:pStyle w:val="Text"/>
        <w:rPr>
          <w:lang w:val="en-US"/>
        </w:rPr>
      </w:pPr>
      <w:bookmarkStart w:id="0" w:name="_GoBack"/>
      <w:bookmarkEnd w:id="0"/>
      <w:r>
        <w:t xml:space="preserve">(3-62) „Und ich werde sie gebührend empfangen. </w:t>
      </w:r>
      <w:r w:rsidRPr="00CE6899">
        <w:rPr>
          <w:lang w:val="en-US"/>
        </w:rPr>
        <w:t>Verlass dich drauf!“</w:t>
      </w:r>
    </w:p>
    <w:p w:rsidR="00444456" w:rsidRPr="006D72CF" w:rsidRDefault="00444456" w:rsidP="002E4D24">
      <w:pPr>
        <w:pStyle w:val="Charakter"/>
        <w:rPr>
          <w:lang w:val="en-US"/>
        </w:rPr>
      </w:pPr>
      <w:r w:rsidRPr="006D72CF">
        <w:rPr>
          <w:lang w:val="en-US"/>
        </w:rPr>
        <w:t>And</w:t>
      </w:r>
      <w:r>
        <w:rPr>
          <w:lang w:val="en-US"/>
        </w:rPr>
        <w:t xml:space="preserve"> I will prepare a very warm welcome for them</w:t>
      </w:r>
      <w:r w:rsidRPr="006D72CF">
        <w:rPr>
          <w:lang w:val="en-US"/>
        </w:rPr>
        <w:t>.</w:t>
      </w:r>
      <w:r>
        <w:rPr>
          <w:lang w:val="en-US"/>
        </w:rPr>
        <w:t>You can bet on that!</w:t>
      </w:r>
    </w:p>
    <w:p w:rsidR="00444456" w:rsidRPr="006D72CF" w:rsidRDefault="00444456" w:rsidP="006D72CF">
      <w:pPr>
        <w:pStyle w:val="Beschreibung1"/>
        <w:rPr>
          <w:lang w:val="en-US"/>
        </w:rPr>
      </w:pPr>
    </w:p>
    <w:sectPr w:rsidR="00444456" w:rsidRPr="006D72CF" w:rsidSect="00BB5149">
      <w:headerReference w:type="default" r:id="rId6"/>
      <w:pgSz w:w="11906" w:h="16838" w:code="9"/>
      <w:pgMar w:top="1418" w:right="1418" w:bottom="1134" w:left="1418" w:header="709" w:footer="709" w:gutter="0"/>
      <w:pgNumType w:start="1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456" w:rsidRDefault="00444456" w:rsidP="007F3893">
      <w:pPr>
        <w:spacing w:after="0" w:line="240" w:lineRule="auto"/>
      </w:pPr>
      <w:r>
        <w:separator/>
      </w:r>
    </w:p>
  </w:endnote>
  <w:endnote w:type="continuationSeparator" w:id="0">
    <w:p w:rsidR="00444456" w:rsidRDefault="00444456" w:rsidP="007F38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pture it 2">
    <w:altName w:val="Helvetica"/>
    <w:panose1 w:val="00000000000000000000"/>
    <w:charset w:val="00"/>
    <w:family w:val="auto"/>
    <w:notTrueType/>
    <w:pitch w:val="variable"/>
    <w:sig w:usb0="00000003" w:usb1="00000000" w:usb2="00000000" w:usb3="00000000" w:csb0="00000001" w:csb1="00000000"/>
  </w:font>
  <w:font w:name="Agency FB">
    <w:altName w:val="Trebuchet M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456" w:rsidRDefault="00444456" w:rsidP="007F3893">
      <w:pPr>
        <w:spacing w:after="0" w:line="240" w:lineRule="auto"/>
      </w:pPr>
      <w:r>
        <w:separator/>
      </w:r>
    </w:p>
  </w:footnote>
  <w:footnote w:type="continuationSeparator" w:id="0">
    <w:p w:rsidR="00444456" w:rsidRDefault="00444456" w:rsidP="007F38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456" w:rsidRDefault="00444456">
    <w:pPr>
      <w:pStyle w:val="Header"/>
    </w:pPr>
    <w:r>
      <w:rPr>
        <w:noProof/>
        <w:lang w:val="en-US"/>
      </w:rPr>
      <w:pict>
        <v:shapetype id="_x0000_t202" coordsize="21600,21600" o:spt="202" path="m,l,21600r21600,l21600,xe">
          <v:stroke joinstyle="miter"/>
          <v:path gradientshapeok="t" o:connecttype="rect"/>
        </v:shapetype>
        <v:shape id="Textfeld 475" o:spid="_x0000_s2049" type="#_x0000_t202" style="position:absolute;margin-left:0;margin-top:28.75pt;width:453.5pt;height:13.45pt;z-index:251660288;visibility:visible;mso-position-horizontal:left;mso-position-horizontal-relative:margin;mso-position-vertical-relative:page;v-text-anchor:middle" o:allowincell="f" filled="f" stroked="f">
          <v:textbox style="mso-fit-shape-to-text:t" inset=",0,,0">
            <w:txbxContent>
              <w:p w:rsidR="00444456" w:rsidRPr="00742F8A" w:rsidRDefault="00444456">
                <w:pPr>
                  <w:spacing w:after="0" w:line="240" w:lineRule="auto"/>
                  <w:jc w:val="right"/>
                  <w:rPr>
                    <w:rFonts w:ascii="Agency FB" w:hAnsi="Agency FB" w:cs="Agency FB"/>
                    <w:sz w:val="32"/>
                    <w:szCs w:val="32"/>
                  </w:rPr>
                </w:pPr>
                <w:r w:rsidRPr="00742F8A">
                  <w:rPr>
                    <w:rFonts w:ascii="Agency FB" w:hAnsi="Agency FB" w:cs="Agency FB"/>
                    <w:sz w:val="32"/>
                    <w:szCs w:val="32"/>
                  </w:rPr>
                  <w:fldChar w:fldCharType="begin"/>
                </w:r>
                <w:r w:rsidRPr="00742F8A">
                  <w:rPr>
                    <w:rFonts w:ascii="Agency FB" w:hAnsi="Agency FB" w:cs="Agency FB"/>
                    <w:sz w:val="32"/>
                    <w:szCs w:val="32"/>
                  </w:rPr>
                  <w:instrText xml:space="preserve"> STYLEREF  "Szene 2" </w:instrText>
                </w:r>
                <w:r w:rsidRPr="00742F8A">
                  <w:rPr>
                    <w:rFonts w:ascii="Agency FB" w:hAnsi="Agency FB" w:cs="Agency FB"/>
                    <w:sz w:val="32"/>
                    <w:szCs w:val="32"/>
                  </w:rPr>
                  <w:fldChar w:fldCharType="separate"/>
                </w:r>
                <w:r>
                  <w:rPr>
                    <w:rFonts w:ascii="Agency FB" w:hAnsi="Agency FB" w:cs="Agency FB"/>
                    <w:noProof/>
                    <w:sz w:val="32"/>
                    <w:szCs w:val="32"/>
                  </w:rPr>
                  <w:t>Szene 3 – Die gescheiterte Offensive</w:t>
                </w:r>
                <w:r w:rsidRPr="00742F8A">
                  <w:rPr>
                    <w:rFonts w:ascii="Agency FB" w:hAnsi="Agency FB" w:cs="Agency FB"/>
                    <w:sz w:val="32"/>
                    <w:szCs w:val="32"/>
                  </w:rPr>
                  <w:fldChar w:fldCharType="end"/>
                </w:r>
              </w:p>
            </w:txbxContent>
          </v:textbox>
          <w10:wrap anchorx="margin" anchory="margin"/>
        </v:shape>
      </w:pict>
    </w:r>
    <w:r>
      <w:rPr>
        <w:noProof/>
        <w:lang w:val="en-US"/>
      </w:rPr>
      <w:pict>
        <v:shape id="Textfeld 476" o:spid="_x0000_s2050" type="#_x0000_t202" style="position:absolute;margin-left:525.5pt;margin-top:26.3pt;width:70.85pt;height:19.85pt;z-index:251661312;visibility:visible;mso-position-horizontal-relative:page;mso-position-vertical-relative:page;v-text-anchor:middle" o:allowincell="f" fillcolor="black">
          <v:fill color2="black" rotate="t" angle="180" focus="80%" type="gradient">
            <o:fill v:ext="view" type="gradientUnscaled"/>
          </v:fill>
          <v:shadow on="t" color="black" opacity="22937f" origin=",.5" offset="0,.63889mm"/>
          <v:textbox inset=",0,,0">
            <w:txbxContent>
              <w:p w:rsidR="00444456" w:rsidRPr="00C1574C" w:rsidRDefault="00444456" w:rsidP="00B63A18">
                <w:pPr>
                  <w:rPr>
                    <w:rFonts w:ascii="Agency FB" w:hAnsi="Agency FB" w:cs="Agency FB"/>
                    <w:color w:val="FFFFFF"/>
                    <w:sz w:val="32"/>
                    <w:szCs w:val="32"/>
                  </w:rPr>
                </w:pPr>
                <w:r w:rsidRPr="00B63A18">
                  <w:rPr>
                    <w:rFonts w:ascii="Agency FB" w:hAnsi="Agency FB" w:cs="Agency FB"/>
                    <w:sz w:val="32"/>
                    <w:szCs w:val="32"/>
                  </w:rPr>
                  <w:fldChar w:fldCharType="begin"/>
                </w:r>
                <w:r w:rsidRPr="00B63A18">
                  <w:rPr>
                    <w:rFonts w:ascii="Agency FB" w:hAnsi="Agency FB" w:cs="Agency FB"/>
                    <w:sz w:val="32"/>
                    <w:szCs w:val="32"/>
                  </w:rPr>
                  <w:instrText>PAGE   \* MERGEFORMAT</w:instrText>
                </w:r>
                <w:r w:rsidRPr="00B63A18">
                  <w:rPr>
                    <w:rFonts w:ascii="Agency FB" w:hAnsi="Agency FB" w:cs="Agency FB"/>
                    <w:sz w:val="32"/>
                    <w:szCs w:val="32"/>
                  </w:rPr>
                  <w:fldChar w:fldCharType="separate"/>
                </w:r>
                <w:r w:rsidRPr="00CE6899">
                  <w:rPr>
                    <w:rFonts w:ascii="Agency FB" w:hAnsi="Agency FB" w:cs="Agency FB"/>
                    <w:noProof/>
                    <w:color w:val="FFFFFF"/>
                    <w:sz w:val="32"/>
                    <w:szCs w:val="32"/>
                  </w:rPr>
                  <w:t>25</w:t>
                </w:r>
                <w:r w:rsidRPr="00B63A18">
                  <w:rPr>
                    <w:rFonts w:ascii="Agency FB" w:hAnsi="Agency FB" w:cs="Agency FB"/>
                    <w:sz w:val="32"/>
                    <w:szCs w:val="32"/>
                  </w:rPr>
                  <w:fldChar w:fldCharType="end"/>
                </w:r>
              </w:p>
            </w:txbxContent>
          </v:textbox>
          <w10:wrap anchorx="page"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hyphenationZone w:val="425"/>
  <w:characterSpacingControl w:val="doNotCompress"/>
  <w:savePreviewPicture/>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7B4B"/>
    <w:rsid w:val="000043DB"/>
    <w:rsid w:val="0000667F"/>
    <w:rsid w:val="00016079"/>
    <w:rsid w:val="000162CE"/>
    <w:rsid w:val="00023D96"/>
    <w:rsid w:val="00024718"/>
    <w:rsid w:val="00027D81"/>
    <w:rsid w:val="000335C7"/>
    <w:rsid w:val="000341EB"/>
    <w:rsid w:val="0003635D"/>
    <w:rsid w:val="00070AAC"/>
    <w:rsid w:val="00082F35"/>
    <w:rsid w:val="0008727C"/>
    <w:rsid w:val="00087868"/>
    <w:rsid w:val="000927B8"/>
    <w:rsid w:val="000947FF"/>
    <w:rsid w:val="000C0A35"/>
    <w:rsid w:val="000D0C69"/>
    <w:rsid w:val="000E6291"/>
    <w:rsid w:val="000F310E"/>
    <w:rsid w:val="000F4053"/>
    <w:rsid w:val="000F7B4B"/>
    <w:rsid w:val="00100C94"/>
    <w:rsid w:val="00111504"/>
    <w:rsid w:val="0011201E"/>
    <w:rsid w:val="00114250"/>
    <w:rsid w:val="0012680F"/>
    <w:rsid w:val="00126E70"/>
    <w:rsid w:val="00135F98"/>
    <w:rsid w:val="00136FB4"/>
    <w:rsid w:val="00150F31"/>
    <w:rsid w:val="00156997"/>
    <w:rsid w:val="001633B2"/>
    <w:rsid w:val="00165A1D"/>
    <w:rsid w:val="00166BC9"/>
    <w:rsid w:val="00170C84"/>
    <w:rsid w:val="0017148B"/>
    <w:rsid w:val="00184D1B"/>
    <w:rsid w:val="00186792"/>
    <w:rsid w:val="001916E7"/>
    <w:rsid w:val="001A0484"/>
    <w:rsid w:val="001A53EF"/>
    <w:rsid w:val="001B43EF"/>
    <w:rsid w:val="001C3BF3"/>
    <w:rsid w:val="001C4452"/>
    <w:rsid w:val="001D1D2F"/>
    <w:rsid w:val="001F7E5F"/>
    <w:rsid w:val="0020348B"/>
    <w:rsid w:val="00205188"/>
    <w:rsid w:val="00210171"/>
    <w:rsid w:val="002127D2"/>
    <w:rsid w:val="0021503B"/>
    <w:rsid w:val="002152F6"/>
    <w:rsid w:val="002325CC"/>
    <w:rsid w:val="00233B69"/>
    <w:rsid w:val="00242EC0"/>
    <w:rsid w:val="002464C0"/>
    <w:rsid w:val="002533FF"/>
    <w:rsid w:val="00253533"/>
    <w:rsid w:val="002557C7"/>
    <w:rsid w:val="00264DB1"/>
    <w:rsid w:val="0026732C"/>
    <w:rsid w:val="0027353B"/>
    <w:rsid w:val="0027481C"/>
    <w:rsid w:val="00274C99"/>
    <w:rsid w:val="002776B2"/>
    <w:rsid w:val="00280450"/>
    <w:rsid w:val="0028086C"/>
    <w:rsid w:val="00283053"/>
    <w:rsid w:val="00284E77"/>
    <w:rsid w:val="00285FDF"/>
    <w:rsid w:val="0029170A"/>
    <w:rsid w:val="00296FE1"/>
    <w:rsid w:val="00297FA6"/>
    <w:rsid w:val="002A1427"/>
    <w:rsid w:val="002A4616"/>
    <w:rsid w:val="002B0678"/>
    <w:rsid w:val="002B306F"/>
    <w:rsid w:val="002B6BAF"/>
    <w:rsid w:val="002B7341"/>
    <w:rsid w:val="002C5862"/>
    <w:rsid w:val="002D1D7B"/>
    <w:rsid w:val="002D22DA"/>
    <w:rsid w:val="002D3FE1"/>
    <w:rsid w:val="002E2E26"/>
    <w:rsid w:val="002E4D24"/>
    <w:rsid w:val="002F2665"/>
    <w:rsid w:val="002F592C"/>
    <w:rsid w:val="00304756"/>
    <w:rsid w:val="00307750"/>
    <w:rsid w:val="003202C5"/>
    <w:rsid w:val="0032283F"/>
    <w:rsid w:val="003256F5"/>
    <w:rsid w:val="003269FE"/>
    <w:rsid w:val="00327A11"/>
    <w:rsid w:val="0034300D"/>
    <w:rsid w:val="00344D70"/>
    <w:rsid w:val="00346828"/>
    <w:rsid w:val="00347EF4"/>
    <w:rsid w:val="003663C7"/>
    <w:rsid w:val="00367C3D"/>
    <w:rsid w:val="003723D2"/>
    <w:rsid w:val="00381511"/>
    <w:rsid w:val="003823DF"/>
    <w:rsid w:val="003826D6"/>
    <w:rsid w:val="00385347"/>
    <w:rsid w:val="00385E04"/>
    <w:rsid w:val="003977BA"/>
    <w:rsid w:val="003B35B4"/>
    <w:rsid w:val="003D4384"/>
    <w:rsid w:val="003D5A8C"/>
    <w:rsid w:val="003D77BC"/>
    <w:rsid w:val="003D7A1E"/>
    <w:rsid w:val="003E1DA1"/>
    <w:rsid w:val="003F3B51"/>
    <w:rsid w:val="004059C1"/>
    <w:rsid w:val="00411A0A"/>
    <w:rsid w:val="00411B71"/>
    <w:rsid w:val="00420A1D"/>
    <w:rsid w:val="0042212D"/>
    <w:rsid w:val="00436797"/>
    <w:rsid w:val="004414E0"/>
    <w:rsid w:val="00444456"/>
    <w:rsid w:val="00452D2F"/>
    <w:rsid w:val="004562F2"/>
    <w:rsid w:val="004574DD"/>
    <w:rsid w:val="00457D3D"/>
    <w:rsid w:val="00477752"/>
    <w:rsid w:val="00490053"/>
    <w:rsid w:val="00493A49"/>
    <w:rsid w:val="0049553D"/>
    <w:rsid w:val="004975BE"/>
    <w:rsid w:val="004A089F"/>
    <w:rsid w:val="004A74FD"/>
    <w:rsid w:val="004B5671"/>
    <w:rsid w:val="004B66A7"/>
    <w:rsid w:val="004C5A83"/>
    <w:rsid w:val="004E37D5"/>
    <w:rsid w:val="004E3F01"/>
    <w:rsid w:val="004F33B3"/>
    <w:rsid w:val="005012A3"/>
    <w:rsid w:val="005014E4"/>
    <w:rsid w:val="0050406A"/>
    <w:rsid w:val="0050709A"/>
    <w:rsid w:val="005276ED"/>
    <w:rsid w:val="0053775F"/>
    <w:rsid w:val="0054095D"/>
    <w:rsid w:val="005423A3"/>
    <w:rsid w:val="005706E2"/>
    <w:rsid w:val="00580B89"/>
    <w:rsid w:val="00582A66"/>
    <w:rsid w:val="005838C0"/>
    <w:rsid w:val="005A169A"/>
    <w:rsid w:val="005A1C0A"/>
    <w:rsid w:val="005B3ED7"/>
    <w:rsid w:val="005C376F"/>
    <w:rsid w:val="005C3B09"/>
    <w:rsid w:val="005D20D4"/>
    <w:rsid w:val="005D405A"/>
    <w:rsid w:val="005D6443"/>
    <w:rsid w:val="005E3994"/>
    <w:rsid w:val="005F4161"/>
    <w:rsid w:val="0062521C"/>
    <w:rsid w:val="00626C29"/>
    <w:rsid w:val="006348C9"/>
    <w:rsid w:val="00641084"/>
    <w:rsid w:val="00641C3F"/>
    <w:rsid w:val="006535BC"/>
    <w:rsid w:val="00653B8B"/>
    <w:rsid w:val="006622EF"/>
    <w:rsid w:val="00667B27"/>
    <w:rsid w:val="00670099"/>
    <w:rsid w:val="006707A4"/>
    <w:rsid w:val="0067121D"/>
    <w:rsid w:val="0068797B"/>
    <w:rsid w:val="006975FF"/>
    <w:rsid w:val="006A1252"/>
    <w:rsid w:val="006B60C3"/>
    <w:rsid w:val="006C1EFA"/>
    <w:rsid w:val="006C4754"/>
    <w:rsid w:val="006D1C3E"/>
    <w:rsid w:val="006D72CF"/>
    <w:rsid w:val="006E4232"/>
    <w:rsid w:val="006F171B"/>
    <w:rsid w:val="006F6FBC"/>
    <w:rsid w:val="00701B31"/>
    <w:rsid w:val="007033A7"/>
    <w:rsid w:val="00703404"/>
    <w:rsid w:val="00705C17"/>
    <w:rsid w:val="00717604"/>
    <w:rsid w:val="00723390"/>
    <w:rsid w:val="00726C89"/>
    <w:rsid w:val="00726F5F"/>
    <w:rsid w:val="00730D17"/>
    <w:rsid w:val="0073220A"/>
    <w:rsid w:val="00733643"/>
    <w:rsid w:val="00742F8A"/>
    <w:rsid w:val="00746A51"/>
    <w:rsid w:val="00747545"/>
    <w:rsid w:val="00747BA9"/>
    <w:rsid w:val="00770D10"/>
    <w:rsid w:val="007803C5"/>
    <w:rsid w:val="007836D3"/>
    <w:rsid w:val="00792AED"/>
    <w:rsid w:val="007952A0"/>
    <w:rsid w:val="0079537A"/>
    <w:rsid w:val="007A4600"/>
    <w:rsid w:val="007A5DBF"/>
    <w:rsid w:val="007A6E7D"/>
    <w:rsid w:val="007C2B89"/>
    <w:rsid w:val="007E10D0"/>
    <w:rsid w:val="007E3FE0"/>
    <w:rsid w:val="007E4AB7"/>
    <w:rsid w:val="007E5D1D"/>
    <w:rsid w:val="007F0765"/>
    <w:rsid w:val="007F1BE4"/>
    <w:rsid w:val="007F3893"/>
    <w:rsid w:val="0080060B"/>
    <w:rsid w:val="008043DA"/>
    <w:rsid w:val="008060ED"/>
    <w:rsid w:val="00814ACC"/>
    <w:rsid w:val="00827FC7"/>
    <w:rsid w:val="008330E0"/>
    <w:rsid w:val="00836F27"/>
    <w:rsid w:val="00862D0C"/>
    <w:rsid w:val="008637F2"/>
    <w:rsid w:val="00864E06"/>
    <w:rsid w:val="008823B2"/>
    <w:rsid w:val="00885317"/>
    <w:rsid w:val="00887AA2"/>
    <w:rsid w:val="008A7279"/>
    <w:rsid w:val="008B27A1"/>
    <w:rsid w:val="008B3A34"/>
    <w:rsid w:val="008C0FF2"/>
    <w:rsid w:val="008C1BDC"/>
    <w:rsid w:val="008C2B91"/>
    <w:rsid w:val="008D2FC4"/>
    <w:rsid w:val="008D4631"/>
    <w:rsid w:val="008E0368"/>
    <w:rsid w:val="008E0CAA"/>
    <w:rsid w:val="008E1A9B"/>
    <w:rsid w:val="008E3368"/>
    <w:rsid w:val="008F35DB"/>
    <w:rsid w:val="00901200"/>
    <w:rsid w:val="0090293F"/>
    <w:rsid w:val="00905252"/>
    <w:rsid w:val="0090627F"/>
    <w:rsid w:val="009177D3"/>
    <w:rsid w:val="00924DB0"/>
    <w:rsid w:val="00933B4D"/>
    <w:rsid w:val="00933C19"/>
    <w:rsid w:val="00935524"/>
    <w:rsid w:val="009366CB"/>
    <w:rsid w:val="00945308"/>
    <w:rsid w:val="00951CFA"/>
    <w:rsid w:val="00956145"/>
    <w:rsid w:val="00971920"/>
    <w:rsid w:val="009730CC"/>
    <w:rsid w:val="0097347A"/>
    <w:rsid w:val="00974D2A"/>
    <w:rsid w:val="0098175D"/>
    <w:rsid w:val="009821F5"/>
    <w:rsid w:val="00987B30"/>
    <w:rsid w:val="009937C9"/>
    <w:rsid w:val="00994B16"/>
    <w:rsid w:val="009955F6"/>
    <w:rsid w:val="009960A5"/>
    <w:rsid w:val="009A042B"/>
    <w:rsid w:val="009A361C"/>
    <w:rsid w:val="009A38DB"/>
    <w:rsid w:val="009A3FBB"/>
    <w:rsid w:val="009A4511"/>
    <w:rsid w:val="009B59EF"/>
    <w:rsid w:val="009B6110"/>
    <w:rsid w:val="009C0292"/>
    <w:rsid w:val="009C051B"/>
    <w:rsid w:val="009C0CB8"/>
    <w:rsid w:val="009C1256"/>
    <w:rsid w:val="009D3911"/>
    <w:rsid w:val="009D72D6"/>
    <w:rsid w:val="009E70E5"/>
    <w:rsid w:val="009F35B6"/>
    <w:rsid w:val="009F5B12"/>
    <w:rsid w:val="00A017B0"/>
    <w:rsid w:val="00A051A9"/>
    <w:rsid w:val="00A06139"/>
    <w:rsid w:val="00A17834"/>
    <w:rsid w:val="00A221B7"/>
    <w:rsid w:val="00A22EE4"/>
    <w:rsid w:val="00A31F09"/>
    <w:rsid w:val="00A320FB"/>
    <w:rsid w:val="00A35403"/>
    <w:rsid w:val="00A50F8F"/>
    <w:rsid w:val="00A571A5"/>
    <w:rsid w:val="00A6725E"/>
    <w:rsid w:val="00A73E47"/>
    <w:rsid w:val="00A748EE"/>
    <w:rsid w:val="00A774CE"/>
    <w:rsid w:val="00A808DB"/>
    <w:rsid w:val="00A81E26"/>
    <w:rsid w:val="00A90979"/>
    <w:rsid w:val="00A9204E"/>
    <w:rsid w:val="00A95AC8"/>
    <w:rsid w:val="00AB0EBF"/>
    <w:rsid w:val="00AB3CFF"/>
    <w:rsid w:val="00AB48CE"/>
    <w:rsid w:val="00AC0830"/>
    <w:rsid w:val="00AE2B37"/>
    <w:rsid w:val="00AE38B4"/>
    <w:rsid w:val="00AF5EAC"/>
    <w:rsid w:val="00B0234D"/>
    <w:rsid w:val="00B035F1"/>
    <w:rsid w:val="00B177B4"/>
    <w:rsid w:val="00B21D1E"/>
    <w:rsid w:val="00B27CB0"/>
    <w:rsid w:val="00B3657F"/>
    <w:rsid w:val="00B525B3"/>
    <w:rsid w:val="00B52F3D"/>
    <w:rsid w:val="00B54C05"/>
    <w:rsid w:val="00B56A7D"/>
    <w:rsid w:val="00B56F9E"/>
    <w:rsid w:val="00B60DF4"/>
    <w:rsid w:val="00B63A18"/>
    <w:rsid w:val="00B65BDD"/>
    <w:rsid w:val="00B666CB"/>
    <w:rsid w:val="00B73E8D"/>
    <w:rsid w:val="00B768D2"/>
    <w:rsid w:val="00B82615"/>
    <w:rsid w:val="00B83D3F"/>
    <w:rsid w:val="00B83FED"/>
    <w:rsid w:val="00B90839"/>
    <w:rsid w:val="00B92E5C"/>
    <w:rsid w:val="00B942D7"/>
    <w:rsid w:val="00BA5ED4"/>
    <w:rsid w:val="00BB5149"/>
    <w:rsid w:val="00BB5217"/>
    <w:rsid w:val="00BB68B3"/>
    <w:rsid w:val="00BC3BC5"/>
    <w:rsid w:val="00BC55BD"/>
    <w:rsid w:val="00BC6AA7"/>
    <w:rsid w:val="00BD7D4F"/>
    <w:rsid w:val="00BE03B8"/>
    <w:rsid w:val="00BF042E"/>
    <w:rsid w:val="00BF2B4B"/>
    <w:rsid w:val="00BF47B0"/>
    <w:rsid w:val="00BF7763"/>
    <w:rsid w:val="00BF7E8C"/>
    <w:rsid w:val="00C04D57"/>
    <w:rsid w:val="00C1297B"/>
    <w:rsid w:val="00C1574C"/>
    <w:rsid w:val="00C15D03"/>
    <w:rsid w:val="00C16732"/>
    <w:rsid w:val="00C17D70"/>
    <w:rsid w:val="00C5141C"/>
    <w:rsid w:val="00C568AC"/>
    <w:rsid w:val="00C61FBB"/>
    <w:rsid w:val="00C67AB0"/>
    <w:rsid w:val="00C722C2"/>
    <w:rsid w:val="00C750FA"/>
    <w:rsid w:val="00C820F5"/>
    <w:rsid w:val="00C8633F"/>
    <w:rsid w:val="00C91EB6"/>
    <w:rsid w:val="00C94FF3"/>
    <w:rsid w:val="00C97776"/>
    <w:rsid w:val="00CB56FD"/>
    <w:rsid w:val="00CE12C1"/>
    <w:rsid w:val="00CE6899"/>
    <w:rsid w:val="00CF4A79"/>
    <w:rsid w:val="00CF5F31"/>
    <w:rsid w:val="00D100BF"/>
    <w:rsid w:val="00D15831"/>
    <w:rsid w:val="00D16F0A"/>
    <w:rsid w:val="00D2373B"/>
    <w:rsid w:val="00D25070"/>
    <w:rsid w:val="00D3174C"/>
    <w:rsid w:val="00D35930"/>
    <w:rsid w:val="00D36D28"/>
    <w:rsid w:val="00D41D11"/>
    <w:rsid w:val="00D55665"/>
    <w:rsid w:val="00D65BC7"/>
    <w:rsid w:val="00D70BF4"/>
    <w:rsid w:val="00D85FB7"/>
    <w:rsid w:val="00D875C7"/>
    <w:rsid w:val="00D91EFD"/>
    <w:rsid w:val="00D9643B"/>
    <w:rsid w:val="00D97893"/>
    <w:rsid w:val="00DA07D6"/>
    <w:rsid w:val="00DA2FF4"/>
    <w:rsid w:val="00DB0BE2"/>
    <w:rsid w:val="00DB15D5"/>
    <w:rsid w:val="00DC00BA"/>
    <w:rsid w:val="00DD1618"/>
    <w:rsid w:val="00DD32F4"/>
    <w:rsid w:val="00DE0250"/>
    <w:rsid w:val="00DF4043"/>
    <w:rsid w:val="00DF5DFB"/>
    <w:rsid w:val="00E079B9"/>
    <w:rsid w:val="00E1492D"/>
    <w:rsid w:val="00E15AF6"/>
    <w:rsid w:val="00E17F83"/>
    <w:rsid w:val="00E348A9"/>
    <w:rsid w:val="00E3526A"/>
    <w:rsid w:val="00E4226E"/>
    <w:rsid w:val="00E4583D"/>
    <w:rsid w:val="00E54AC8"/>
    <w:rsid w:val="00E56448"/>
    <w:rsid w:val="00E57086"/>
    <w:rsid w:val="00E57E14"/>
    <w:rsid w:val="00E709D3"/>
    <w:rsid w:val="00E74741"/>
    <w:rsid w:val="00E932C6"/>
    <w:rsid w:val="00E9709C"/>
    <w:rsid w:val="00E97A75"/>
    <w:rsid w:val="00EA0844"/>
    <w:rsid w:val="00EA2086"/>
    <w:rsid w:val="00EA5339"/>
    <w:rsid w:val="00EB0AA7"/>
    <w:rsid w:val="00EB1F15"/>
    <w:rsid w:val="00EB2E0C"/>
    <w:rsid w:val="00EC2C4C"/>
    <w:rsid w:val="00EC4193"/>
    <w:rsid w:val="00ED7E3D"/>
    <w:rsid w:val="00EE5645"/>
    <w:rsid w:val="00EE5D0D"/>
    <w:rsid w:val="00EF496D"/>
    <w:rsid w:val="00EF4F25"/>
    <w:rsid w:val="00F019CB"/>
    <w:rsid w:val="00F02315"/>
    <w:rsid w:val="00F16FF9"/>
    <w:rsid w:val="00F17E0F"/>
    <w:rsid w:val="00F22E5C"/>
    <w:rsid w:val="00F23BA2"/>
    <w:rsid w:val="00F24148"/>
    <w:rsid w:val="00F333E2"/>
    <w:rsid w:val="00F340D4"/>
    <w:rsid w:val="00F37731"/>
    <w:rsid w:val="00F4034C"/>
    <w:rsid w:val="00F460D2"/>
    <w:rsid w:val="00F5460D"/>
    <w:rsid w:val="00F55196"/>
    <w:rsid w:val="00F55452"/>
    <w:rsid w:val="00F554D9"/>
    <w:rsid w:val="00F61A36"/>
    <w:rsid w:val="00F666E6"/>
    <w:rsid w:val="00F73A60"/>
    <w:rsid w:val="00F82365"/>
    <w:rsid w:val="00F82DD7"/>
    <w:rsid w:val="00F86185"/>
    <w:rsid w:val="00F93C86"/>
    <w:rsid w:val="00F96335"/>
    <w:rsid w:val="00FA5AFF"/>
    <w:rsid w:val="00FB6E4A"/>
    <w:rsid w:val="00FB7C15"/>
    <w:rsid w:val="00FC0AE7"/>
    <w:rsid w:val="00FC563D"/>
    <w:rsid w:val="00FC5B62"/>
    <w:rsid w:val="00FC78FC"/>
    <w:rsid w:val="00FD3AA7"/>
    <w:rsid w:val="00FD3F52"/>
    <w:rsid w:val="00FE2B53"/>
    <w:rsid w:val="00FE43D2"/>
    <w:rsid w:val="00FE4C58"/>
    <w:rsid w:val="00FE4C6F"/>
    <w:rsid w:val="00FF70E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FF3"/>
    <w:pPr>
      <w:spacing w:after="200" w:line="276" w:lineRule="auto"/>
    </w:pPr>
    <w:rPr>
      <w:rFonts w:cs="Calibri"/>
      <w:lang w:val="de-D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apitel">
    <w:name w:val="Kapitel"/>
    <w:basedOn w:val="Normal"/>
    <w:next w:val="Sequenz"/>
    <w:link w:val="KapitelZchn"/>
    <w:uiPriority w:val="99"/>
    <w:rsid w:val="00BB5217"/>
    <w:pPr>
      <w:spacing w:before="960" w:after="0" w:line="240" w:lineRule="auto"/>
      <w:jc w:val="right"/>
      <w:outlineLvl w:val="0"/>
    </w:pPr>
    <w:rPr>
      <w:rFonts w:ascii="Capture it 2" w:hAnsi="Capture it 2" w:cs="Capture it 2"/>
      <w:b/>
      <w:bCs/>
      <w:spacing w:val="28"/>
      <w:sz w:val="144"/>
      <w:szCs w:val="144"/>
    </w:rPr>
  </w:style>
  <w:style w:type="paragraph" w:customStyle="1" w:styleId="Sequenz">
    <w:name w:val="Sequenz"/>
    <w:basedOn w:val="Normal"/>
    <w:next w:val="Szene1"/>
    <w:link w:val="SequenzZchn"/>
    <w:uiPriority w:val="99"/>
    <w:rsid w:val="007A6E7D"/>
    <w:pPr>
      <w:widowControl w:val="0"/>
      <w:pBdr>
        <w:bottom w:val="single" w:sz="4" w:space="1" w:color="auto"/>
      </w:pBdr>
      <w:spacing w:before="960" w:after="480" w:line="240" w:lineRule="auto"/>
      <w:jc w:val="right"/>
      <w:outlineLvl w:val="1"/>
    </w:pPr>
    <w:rPr>
      <w:rFonts w:ascii="Agency FB" w:hAnsi="Agency FB" w:cs="Agency FB"/>
      <w:b/>
      <w:bCs/>
      <w:caps/>
      <w:sz w:val="96"/>
      <w:szCs w:val="96"/>
    </w:rPr>
  </w:style>
  <w:style w:type="character" w:customStyle="1" w:styleId="KapitelZchn">
    <w:name w:val="Kapitel Zchn"/>
    <w:basedOn w:val="DefaultParagraphFont"/>
    <w:link w:val="Kapitel"/>
    <w:uiPriority w:val="99"/>
    <w:rsid w:val="00BB5217"/>
    <w:rPr>
      <w:rFonts w:ascii="Capture it 2" w:hAnsi="Capture it 2" w:cs="Capture it 2"/>
      <w:b/>
      <w:bCs/>
      <w:spacing w:val="28"/>
      <w:sz w:val="144"/>
      <w:szCs w:val="144"/>
    </w:rPr>
  </w:style>
  <w:style w:type="paragraph" w:customStyle="1" w:styleId="Szene1">
    <w:name w:val="Szene 1"/>
    <w:basedOn w:val="Normal"/>
    <w:link w:val="Szene1Zchn"/>
    <w:uiPriority w:val="99"/>
    <w:rsid w:val="0027481C"/>
    <w:pPr>
      <w:spacing w:after="0" w:line="240" w:lineRule="auto"/>
      <w:jc w:val="right"/>
    </w:pPr>
    <w:rPr>
      <w:rFonts w:ascii="Agency FB" w:hAnsi="Agency FB" w:cs="Agency FB"/>
      <w:sz w:val="72"/>
      <w:szCs w:val="72"/>
    </w:rPr>
  </w:style>
  <w:style w:type="character" w:customStyle="1" w:styleId="SequenzZchn">
    <w:name w:val="Sequenz Zchn"/>
    <w:basedOn w:val="DefaultParagraphFont"/>
    <w:link w:val="Sequenz"/>
    <w:uiPriority w:val="99"/>
    <w:rsid w:val="007A6E7D"/>
    <w:rPr>
      <w:rFonts w:ascii="Agency FB" w:hAnsi="Agency FB" w:cs="Agency FB"/>
      <w:b/>
      <w:bCs/>
      <w:caps/>
      <w:sz w:val="96"/>
      <w:szCs w:val="96"/>
    </w:rPr>
  </w:style>
  <w:style w:type="character" w:customStyle="1" w:styleId="Szene1Zchn">
    <w:name w:val="Szene 1 Zchn"/>
    <w:basedOn w:val="DefaultParagraphFont"/>
    <w:link w:val="Szene1"/>
    <w:uiPriority w:val="99"/>
    <w:rsid w:val="0027481C"/>
    <w:rPr>
      <w:rFonts w:ascii="Agency FB" w:hAnsi="Agency FB" w:cs="Agency FB"/>
      <w:sz w:val="72"/>
      <w:szCs w:val="72"/>
    </w:rPr>
  </w:style>
  <w:style w:type="paragraph" w:customStyle="1" w:styleId="Szene2">
    <w:name w:val="Szene 2"/>
    <w:basedOn w:val="Normal"/>
    <w:link w:val="Szene2Zchn"/>
    <w:uiPriority w:val="99"/>
    <w:rsid w:val="0097347A"/>
    <w:pPr>
      <w:widowControl w:val="0"/>
      <w:pBdr>
        <w:bottom w:val="single" w:sz="4" w:space="1" w:color="auto"/>
      </w:pBdr>
      <w:spacing w:after="480" w:line="240" w:lineRule="auto"/>
      <w:outlineLvl w:val="2"/>
    </w:pPr>
    <w:rPr>
      <w:rFonts w:ascii="Agency FB" w:hAnsi="Agency FB" w:cs="Agency FB"/>
      <w:b/>
      <w:bCs/>
      <w:color w:val="632423"/>
      <w:sz w:val="48"/>
      <w:szCs w:val="48"/>
    </w:rPr>
  </w:style>
  <w:style w:type="character" w:customStyle="1" w:styleId="Szene2Zchn">
    <w:name w:val="Szene 2 Zchn"/>
    <w:basedOn w:val="DefaultParagraphFont"/>
    <w:link w:val="Szene2"/>
    <w:uiPriority w:val="99"/>
    <w:rsid w:val="0097347A"/>
    <w:rPr>
      <w:rFonts w:ascii="Agency FB" w:hAnsi="Agency FB" w:cs="Agency FB"/>
      <w:b/>
      <w:bCs/>
      <w:color w:val="632423"/>
      <w:sz w:val="48"/>
      <w:szCs w:val="48"/>
    </w:rPr>
  </w:style>
  <w:style w:type="paragraph" w:customStyle="1" w:styleId="Charakter">
    <w:name w:val="Charakter"/>
    <w:basedOn w:val="Normal"/>
    <w:next w:val="Beschreibung1"/>
    <w:link w:val="CharakterZchn"/>
    <w:uiPriority w:val="99"/>
    <w:rsid w:val="004C5A83"/>
    <w:pPr>
      <w:widowControl w:val="0"/>
      <w:spacing w:before="240" w:after="0" w:line="240" w:lineRule="auto"/>
    </w:pPr>
    <w:rPr>
      <w:rFonts w:ascii="Agency FB" w:hAnsi="Agency FB" w:cs="Agency FB"/>
      <w:b/>
      <w:bCs/>
      <w:sz w:val="40"/>
      <w:szCs w:val="40"/>
    </w:rPr>
  </w:style>
  <w:style w:type="paragraph" w:customStyle="1" w:styleId="Text">
    <w:name w:val="Text"/>
    <w:basedOn w:val="Charakter"/>
    <w:next w:val="Charakter"/>
    <w:link w:val="TextZchn"/>
    <w:uiPriority w:val="99"/>
    <w:rsid w:val="00A73E47"/>
    <w:pPr>
      <w:spacing w:before="120"/>
      <w:ind w:left="567"/>
      <w:contextualSpacing/>
      <w:jc w:val="both"/>
    </w:pPr>
    <w:rPr>
      <w:b w:val="0"/>
      <w:bCs w:val="0"/>
      <w:color w:val="943634"/>
      <w:sz w:val="36"/>
      <w:szCs w:val="36"/>
    </w:rPr>
  </w:style>
  <w:style w:type="character" w:customStyle="1" w:styleId="CharakterZchn">
    <w:name w:val="Charakter Zchn"/>
    <w:basedOn w:val="DefaultParagraphFont"/>
    <w:link w:val="Charakter"/>
    <w:uiPriority w:val="99"/>
    <w:rsid w:val="004C5A83"/>
    <w:rPr>
      <w:rFonts w:ascii="Agency FB" w:hAnsi="Agency FB" w:cs="Agency FB"/>
      <w:b/>
      <w:bCs/>
      <w:sz w:val="40"/>
      <w:szCs w:val="40"/>
    </w:rPr>
  </w:style>
  <w:style w:type="paragraph" w:styleId="Header">
    <w:name w:val="header"/>
    <w:basedOn w:val="Normal"/>
    <w:link w:val="HeaderChar"/>
    <w:uiPriority w:val="99"/>
    <w:rsid w:val="007F3893"/>
    <w:pPr>
      <w:tabs>
        <w:tab w:val="center" w:pos="4536"/>
        <w:tab w:val="right" w:pos="9072"/>
      </w:tabs>
      <w:spacing w:after="0" w:line="240" w:lineRule="auto"/>
    </w:pPr>
  </w:style>
  <w:style w:type="character" w:customStyle="1" w:styleId="HeaderChar">
    <w:name w:val="Header Char"/>
    <w:basedOn w:val="DefaultParagraphFont"/>
    <w:link w:val="Header"/>
    <w:uiPriority w:val="99"/>
    <w:rsid w:val="007F3893"/>
  </w:style>
  <w:style w:type="character" w:customStyle="1" w:styleId="TextZchn">
    <w:name w:val="Text Zchn"/>
    <w:basedOn w:val="CharakterZchn"/>
    <w:link w:val="Text"/>
    <w:uiPriority w:val="99"/>
    <w:rsid w:val="00A73E47"/>
    <w:rPr>
      <w:color w:val="943634"/>
    </w:rPr>
  </w:style>
  <w:style w:type="paragraph" w:styleId="Footer">
    <w:name w:val="footer"/>
    <w:basedOn w:val="Normal"/>
    <w:link w:val="FooterChar"/>
    <w:uiPriority w:val="99"/>
    <w:rsid w:val="007F3893"/>
    <w:pPr>
      <w:tabs>
        <w:tab w:val="center" w:pos="4536"/>
        <w:tab w:val="right" w:pos="9072"/>
      </w:tabs>
      <w:spacing w:after="0" w:line="240" w:lineRule="auto"/>
    </w:pPr>
  </w:style>
  <w:style w:type="character" w:customStyle="1" w:styleId="FooterChar">
    <w:name w:val="Footer Char"/>
    <w:basedOn w:val="DefaultParagraphFont"/>
    <w:link w:val="Footer"/>
    <w:uiPriority w:val="99"/>
    <w:rsid w:val="007F3893"/>
  </w:style>
  <w:style w:type="paragraph" w:customStyle="1" w:styleId="Regie">
    <w:name w:val="Regie"/>
    <w:basedOn w:val="Normal"/>
    <w:next w:val="Text"/>
    <w:link w:val="RegieZchn"/>
    <w:uiPriority w:val="99"/>
    <w:rsid w:val="00AE2B37"/>
    <w:pPr>
      <w:widowControl w:val="0"/>
      <w:spacing w:before="120" w:after="0" w:line="240" w:lineRule="auto"/>
      <w:ind w:left="567"/>
      <w:jc w:val="both"/>
    </w:pPr>
    <w:rPr>
      <w:rFonts w:ascii="Agency FB" w:hAnsi="Agency FB" w:cs="Agency FB"/>
      <w:i/>
      <w:iCs/>
      <w:color w:val="1F497D"/>
      <w:sz w:val="32"/>
      <w:szCs w:val="32"/>
    </w:rPr>
  </w:style>
  <w:style w:type="character" w:customStyle="1" w:styleId="RegieZchn">
    <w:name w:val="Regie Zchn"/>
    <w:basedOn w:val="DefaultParagraphFont"/>
    <w:link w:val="Regie"/>
    <w:uiPriority w:val="99"/>
    <w:rsid w:val="00AE2B37"/>
    <w:rPr>
      <w:rFonts w:ascii="Agency FB" w:hAnsi="Agency FB" w:cs="Agency FB"/>
      <w:i/>
      <w:iCs/>
      <w:color w:val="1F497D"/>
      <w:sz w:val="32"/>
      <w:szCs w:val="32"/>
    </w:rPr>
  </w:style>
  <w:style w:type="paragraph" w:customStyle="1" w:styleId="Beschreibung1">
    <w:name w:val="Beschreibung 1"/>
    <w:basedOn w:val="Charakter"/>
    <w:next w:val="Regie"/>
    <w:link w:val="Beschreibung1Zchn"/>
    <w:uiPriority w:val="99"/>
    <w:rsid w:val="006F171B"/>
    <w:pPr>
      <w:shd w:val="clear" w:color="auto" w:fill="EEECE1"/>
      <w:spacing w:before="0"/>
      <w:jc w:val="both"/>
    </w:pPr>
    <w:rPr>
      <w:b w:val="0"/>
      <w:bCs w:val="0"/>
      <w:color w:val="000000"/>
      <w:sz w:val="32"/>
      <w:szCs w:val="32"/>
    </w:rPr>
  </w:style>
  <w:style w:type="character" w:customStyle="1" w:styleId="Beschreibung1Zchn">
    <w:name w:val="Beschreibung 1 Zchn"/>
    <w:basedOn w:val="CharakterZchn"/>
    <w:link w:val="Beschreibung1"/>
    <w:uiPriority w:val="99"/>
    <w:rsid w:val="006F171B"/>
    <w:rPr>
      <w:color w:val="000000"/>
      <w:sz w:val="32"/>
      <w:szCs w:val="32"/>
      <w:shd w:val="clear" w:color="auto" w:fill="EEECE1"/>
    </w:rPr>
  </w:style>
  <w:style w:type="paragraph" w:customStyle="1" w:styleId="Beschreibung2">
    <w:name w:val="Beschreibung 2"/>
    <w:basedOn w:val="Beschreibung1"/>
    <w:link w:val="Beschreibung2Zchn"/>
    <w:uiPriority w:val="99"/>
    <w:rsid w:val="006F171B"/>
    <w:pPr>
      <w:spacing w:before="120"/>
    </w:pPr>
  </w:style>
  <w:style w:type="character" w:customStyle="1" w:styleId="Beschreibung2Zchn">
    <w:name w:val="Beschreibung 2 Zchn"/>
    <w:basedOn w:val="Beschreibung1Zchn"/>
    <w:link w:val="Beschreibung2"/>
    <w:uiPriority w:val="99"/>
    <w:rsid w:val="006F171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16</Pages>
  <Words>2089</Words>
  <Characters>11908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Dialoge - Szene 3 v1.0 GER</dc:title>
  <dc:subject/>
  <dc:creator>SunnyboyXP0</dc:creator>
  <cp:keywords>Operation Red Sand</cp:keywords>
  <dc:description/>
  <cp:lastModifiedBy>DAO 04</cp:lastModifiedBy>
  <cp:revision>19</cp:revision>
  <cp:lastPrinted>2011-05-21T14:32:00Z</cp:lastPrinted>
  <dcterms:created xsi:type="dcterms:W3CDTF">2011-06-05T22:09:00Z</dcterms:created>
  <dcterms:modified xsi:type="dcterms:W3CDTF">2011-06-22T09:55:00Z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